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3F" w:rsidRDefault="003D303F" w:rsidP="00854F7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9pt;width:53.4pt;height:63pt;z-index:251658240">
            <v:imagedata r:id="rId4" o:title=""/>
          </v:shape>
        </w:pict>
      </w:r>
    </w:p>
    <w:p w:rsidR="003D303F" w:rsidRDefault="003D303F" w:rsidP="0081557D">
      <w:pPr>
        <w:ind w:firstLine="0"/>
      </w:pPr>
    </w:p>
    <w:p w:rsidR="003D303F" w:rsidRDefault="003D303F" w:rsidP="00D90365"/>
    <w:tbl>
      <w:tblPr>
        <w:tblpPr w:leftFromText="180" w:rightFromText="180" w:vertAnchor="text" w:horzAnchor="margin" w:tblpY="546"/>
        <w:tblW w:w="9828" w:type="dxa"/>
        <w:tblLook w:val="0000"/>
      </w:tblPr>
      <w:tblGrid>
        <w:gridCol w:w="2268"/>
        <w:gridCol w:w="682"/>
        <w:gridCol w:w="393"/>
        <w:gridCol w:w="1515"/>
        <w:gridCol w:w="1168"/>
        <w:gridCol w:w="1205"/>
        <w:gridCol w:w="1185"/>
        <w:gridCol w:w="1036"/>
        <w:gridCol w:w="376"/>
      </w:tblGrid>
      <w:tr w:rsidR="003D303F" w:rsidRPr="00D90365" w:rsidTr="00D3462B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9828" w:type="dxa"/>
            <w:gridSpan w:val="9"/>
          </w:tcPr>
          <w:p w:rsidR="003D303F" w:rsidRPr="00D90365" w:rsidRDefault="003D303F" w:rsidP="00D3462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90365">
              <w:rPr>
                <w:rFonts w:ascii="Times New Roman" w:hAnsi="Times New Roman" w:cs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3D303F" w:rsidRPr="00D90365" w:rsidRDefault="003D303F" w:rsidP="00D3462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90365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303F" w:rsidRPr="00D90365" w:rsidRDefault="003D303F" w:rsidP="00D3462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90365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               РЕШЕНИЕ</w:t>
            </w:r>
          </w:p>
        </w:tc>
      </w:tr>
      <w:tr w:rsidR="003D303F" w:rsidRPr="00D90365" w:rsidTr="00D90365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343" w:type="dxa"/>
            <w:gridSpan w:val="3"/>
          </w:tcPr>
          <w:p w:rsidR="003D303F" w:rsidRPr="00D90365" w:rsidRDefault="003D303F" w:rsidP="00D3462B">
            <w:pPr>
              <w:jc w:val="right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9036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72</w:t>
            </w:r>
            <w:r w:rsidRPr="00D90365"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</w:p>
        </w:tc>
        <w:tc>
          <w:tcPr>
            <w:tcW w:w="1515" w:type="dxa"/>
            <w:vAlign w:val="center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90365">
              <w:rPr>
                <w:rFonts w:ascii="Times New Roman" w:hAnsi="Times New Roman" w:cs="Times New Roman"/>
                <w:b/>
                <w:sz w:val="20"/>
                <w:szCs w:val="20"/>
              </w:rPr>
              <w:t>сессия</w:t>
            </w:r>
          </w:p>
        </w:tc>
        <w:tc>
          <w:tcPr>
            <w:tcW w:w="1168" w:type="dxa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9036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</w:p>
        </w:tc>
        <w:tc>
          <w:tcPr>
            <w:tcW w:w="3802" w:type="dxa"/>
            <w:gridSpan w:val="4"/>
            <w:vAlign w:val="center"/>
          </w:tcPr>
          <w:p w:rsidR="003D303F" w:rsidRPr="00D90365" w:rsidRDefault="003D303F" w:rsidP="00D3462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90365">
              <w:rPr>
                <w:rFonts w:ascii="Times New Roman" w:hAnsi="Times New Roman" w:cs="Times New Roman"/>
                <w:b/>
                <w:sz w:val="20"/>
                <w:szCs w:val="20"/>
              </w:rPr>
              <w:t>созыва</w:t>
            </w:r>
          </w:p>
        </w:tc>
      </w:tr>
      <w:tr w:rsidR="003D303F" w:rsidRPr="00D90365" w:rsidTr="00D90365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2268" w:type="dxa"/>
            <w:vAlign w:val="bottom"/>
          </w:tcPr>
          <w:p w:rsidR="003D303F" w:rsidRPr="00D90365" w:rsidRDefault="003D303F" w:rsidP="00D9036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036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D903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18</w:t>
            </w:r>
            <w:r w:rsidRPr="00D90365">
              <w:rPr>
                <w:rFonts w:ascii="Times New Roman" w:hAnsi="Times New Roman" w:cs="Times New Roman"/>
                <w:sz w:val="28"/>
                <w:szCs w:val="28"/>
              </w:rPr>
              <w:t>.03.2014г</w:t>
            </w:r>
            <w:r w:rsidRPr="00D9036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82" w:type="dxa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4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:rsidR="003D303F" w:rsidRPr="00D90365" w:rsidRDefault="003D303F" w:rsidP="00D34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36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90365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303F" w:rsidRPr="00D90365" w:rsidTr="00D3462B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9828" w:type="dxa"/>
            <w:gridSpan w:val="9"/>
          </w:tcPr>
          <w:p w:rsidR="003D303F" w:rsidRPr="00D90365" w:rsidRDefault="003D303F" w:rsidP="00D3462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03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                        г. Гулькевичи</w:t>
            </w:r>
          </w:p>
        </w:tc>
      </w:tr>
      <w:tr w:rsidR="003D303F" w:rsidRPr="00D90365" w:rsidTr="00D3462B">
        <w:tblPrEx>
          <w:tblCellMar>
            <w:top w:w="0" w:type="dxa"/>
            <w:bottom w:w="0" w:type="dxa"/>
          </w:tblCellMar>
        </w:tblPrEx>
        <w:trPr>
          <w:trHeight w:val="630"/>
          <w:hidden/>
        </w:trPr>
        <w:tc>
          <w:tcPr>
            <w:tcW w:w="9828" w:type="dxa"/>
            <w:gridSpan w:val="9"/>
          </w:tcPr>
          <w:p w:rsidR="003D303F" w:rsidRPr="00D90365" w:rsidRDefault="003D303F" w:rsidP="00D3462B">
            <w:pPr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D90365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отступ</w:t>
            </w:r>
          </w:p>
        </w:tc>
      </w:tr>
    </w:tbl>
    <w:p w:rsidR="003D303F" w:rsidRPr="00D90365" w:rsidRDefault="003D303F" w:rsidP="00854F76">
      <w:pPr>
        <w:rPr>
          <w:rFonts w:ascii="Times New Roman" w:hAnsi="Times New Roman" w:cs="Times New Roman"/>
        </w:rPr>
      </w:pPr>
    </w:p>
    <w:p w:rsidR="003D303F" w:rsidRDefault="003D303F" w:rsidP="00DE7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E7CDE">
        <w:rPr>
          <w:rFonts w:ascii="Times New Roman" w:hAnsi="Times New Roman" w:cs="Times New Roman"/>
          <w:b/>
          <w:sz w:val="28"/>
          <w:szCs w:val="28"/>
        </w:rPr>
        <w:t xml:space="preserve">б утверждении отчета о выполнении программы приватизации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имущества </w:t>
      </w:r>
      <w:r w:rsidRPr="00DE7CDE">
        <w:rPr>
          <w:rFonts w:ascii="Times New Roman" w:hAnsi="Times New Roman" w:cs="Times New Roman"/>
          <w:b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DE7C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Pr="00DE7CDE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Гулькевичский район на 2013 год</w:t>
      </w:r>
    </w:p>
    <w:p w:rsidR="003D303F" w:rsidRPr="00DE7CDE" w:rsidRDefault="003D303F" w:rsidP="00DE7CDE">
      <w:pPr>
        <w:jc w:val="center"/>
        <w:rPr>
          <w:b/>
        </w:rPr>
      </w:pPr>
    </w:p>
    <w:p w:rsidR="003D303F" w:rsidRDefault="003D303F" w:rsidP="00854F76"/>
    <w:p w:rsidR="003D303F" w:rsidRPr="00A71D4B" w:rsidRDefault="003D303F" w:rsidP="00854F76">
      <w:pPr>
        <w:rPr>
          <w:rFonts w:ascii="Times New Roman" w:hAnsi="Times New Roman" w:cs="Times New Roman"/>
          <w:sz w:val="28"/>
          <w:szCs w:val="28"/>
        </w:rPr>
      </w:pPr>
      <w:r w:rsidRPr="00A71D4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A71D4B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статьей 9</w:t>
        </w:r>
      </w:hyperlink>
      <w:r w:rsidRPr="00A71D4B">
        <w:rPr>
          <w:rFonts w:ascii="Times New Roman" w:hAnsi="Times New Roman" w:cs="Times New Roman"/>
          <w:sz w:val="28"/>
          <w:szCs w:val="28"/>
        </w:rPr>
        <w:t xml:space="preserve"> Федерального закона от 21 декабря 2001 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71D4B">
        <w:rPr>
          <w:rFonts w:ascii="Times New Roman" w:hAnsi="Times New Roman" w:cs="Times New Roman"/>
          <w:sz w:val="28"/>
          <w:szCs w:val="28"/>
        </w:rPr>
        <w:t xml:space="preserve"> 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1D4B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1D4B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Гулькевич</w:t>
      </w:r>
      <w:r w:rsidRPr="00A71D4B">
        <w:rPr>
          <w:rFonts w:ascii="Times New Roman" w:hAnsi="Times New Roman" w:cs="Times New Roman"/>
          <w:sz w:val="28"/>
          <w:szCs w:val="28"/>
        </w:rPr>
        <w:t>ский район 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D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D4B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D4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D4B">
        <w:rPr>
          <w:rFonts w:ascii="Times New Roman" w:hAnsi="Times New Roman" w:cs="Times New Roman"/>
          <w:sz w:val="28"/>
          <w:szCs w:val="28"/>
        </w:rPr>
        <w:t>л:</w:t>
      </w:r>
    </w:p>
    <w:p w:rsidR="003D303F" w:rsidRPr="00A71D4B" w:rsidRDefault="003D303F" w:rsidP="00854F76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A71D4B">
        <w:rPr>
          <w:rFonts w:ascii="Times New Roman" w:hAnsi="Times New Roman" w:cs="Times New Roman"/>
          <w:sz w:val="28"/>
          <w:szCs w:val="28"/>
        </w:rPr>
        <w:t xml:space="preserve">1. Утвердить отчет о выполнении программы приватизации </w:t>
      </w:r>
      <w:r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Pr="00A71D4B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71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 w:rsidRPr="00A71D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Гулькевичский</w:t>
      </w:r>
      <w:r w:rsidRPr="00A71D4B">
        <w:rPr>
          <w:rFonts w:ascii="Times New Roman" w:hAnsi="Times New Roman" w:cs="Times New Roman"/>
          <w:sz w:val="28"/>
          <w:szCs w:val="28"/>
        </w:rPr>
        <w:t xml:space="preserve"> район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1D4B">
        <w:rPr>
          <w:rFonts w:ascii="Times New Roman" w:hAnsi="Times New Roman" w:cs="Times New Roman"/>
          <w:sz w:val="28"/>
          <w:szCs w:val="28"/>
        </w:rPr>
        <w:t> год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r w:rsidRPr="00A71D4B">
        <w:rPr>
          <w:rFonts w:ascii="Times New Roman" w:hAnsi="Times New Roman" w:cs="Times New Roman"/>
          <w:sz w:val="28"/>
          <w:szCs w:val="28"/>
        </w:rPr>
        <w:t>).</w:t>
      </w:r>
    </w:p>
    <w:bookmarkEnd w:id="0"/>
    <w:p w:rsidR="003D303F" w:rsidRPr="003A4B2D" w:rsidRDefault="003D303F" w:rsidP="003A4B2D">
      <w:pPr>
        <w:rPr>
          <w:rFonts w:ascii="Times New Roman" w:hAnsi="Times New Roman" w:cs="Times New Roman"/>
          <w:sz w:val="28"/>
          <w:szCs w:val="28"/>
        </w:rPr>
      </w:pPr>
      <w:r w:rsidRPr="003A4B2D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«В 24 часа».</w:t>
      </w:r>
    </w:p>
    <w:p w:rsidR="003D303F" w:rsidRPr="003A4B2D" w:rsidRDefault="003D303F" w:rsidP="003A4B2D">
      <w:pPr>
        <w:rPr>
          <w:rFonts w:ascii="Times New Roman" w:hAnsi="Times New Roman" w:cs="Times New Roman"/>
          <w:sz w:val="28"/>
        </w:rPr>
      </w:pPr>
      <w:r w:rsidRPr="003A4B2D">
        <w:rPr>
          <w:rFonts w:ascii="Times New Roman" w:hAnsi="Times New Roman" w:cs="Times New Roman"/>
          <w:sz w:val="28"/>
        </w:rPr>
        <w:t>3. Контроль за выполнением настоящего решения возложить на</w:t>
      </w:r>
      <w:r>
        <w:rPr>
          <w:rFonts w:ascii="Times New Roman" w:hAnsi="Times New Roman" w:cs="Times New Roman"/>
          <w:sz w:val="28"/>
        </w:rPr>
        <w:t xml:space="preserve"> </w:t>
      </w:r>
      <w:r w:rsidRPr="003A4B2D">
        <w:rPr>
          <w:rFonts w:ascii="Times New Roman" w:hAnsi="Times New Roman" w:cs="Times New Roman"/>
          <w:sz w:val="28"/>
        </w:rPr>
        <w:t>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3D303F" w:rsidRPr="003A4B2D" w:rsidRDefault="003D303F" w:rsidP="003A4B2D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</w:rPr>
      </w:pPr>
      <w:r w:rsidRPr="003A4B2D">
        <w:rPr>
          <w:rFonts w:ascii="Times New Roman" w:hAnsi="Times New Roman" w:cs="Times New Roman"/>
        </w:rPr>
        <w:t xml:space="preserve">          4. Решение вступает в силу со дня </w:t>
      </w:r>
      <w:r>
        <w:rPr>
          <w:rFonts w:ascii="Times New Roman" w:hAnsi="Times New Roman" w:cs="Times New Roman"/>
        </w:rPr>
        <w:t>его подписания</w:t>
      </w:r>
      <w:r w:rsidRPr="003A4B2D">
        <w:rPr>
          <w:rFonts w:ascii="Times New Roman" w:hAnsi="Times New Roman" w:cs="Times New Roman"/>
        </w:rPr>
        <w:t>.</w:t>
      </w:r>
    </w:p>
    <w:p w:rsidR="003D303F" w:rsidRPr="003A4B2D" w:rsidRDefault="003D303F" w:rsidP="003A4B2D">
      <w:pPr>
        <w:rPr>
          <w:rFonts w:ascii="Times New Roman" w:hAnsi="Times New Roman" w:cs="Times New Roman"/>
          <w:sz w:val="28"/>
        </w:rPr>
      </w:pPr>
    </w:p>
    <w:p w:rsidR="003D303F" w:rsidRPr="003A4B2D" w:rsidRDefault="003D303F" w:rsidP="003A4B2D">
      <w:pPr>
        <w:rPr>
          <w:rFonts w:ascii="Times New Roman" w:hAnsi="Times New Roman" w:cs="Times New Roman"/>
          <w:sz w:val="28"/>
        </w:rPr>
      </w:pPr>
    </w:p>
    <w:tbl>
      <w:tblPr>
        <w:tblW w:w="9747" w:type="dxa"/>
        <w:tblLayout w:type="fixed"/>
        <w:tblLook w:val="01E0"/>
      </w:tblPr>
      <w:tblGrid>
        <w:gridCol w:w="9747"/>
      </w:tblGrid>
      <w:tr w:rsidR="003D303F" w:rsidRPr="00725197" w:rsidTr="00725197">
        <w:trPr>
          <w:trHeight w:val="1221"/>
        </w:trPr>
        <w:tc>
          <w:tcPr>
            <w:tcW w:w="9747" w:type="dxa"/>
          </w:tcPr>
          <w:p w:rsidR="003D303F" w:rsidRPr="00725197" w:rsidRDefault="003D303F" w:rsidP="00757935">
            <w:pPr>
              <w:pStyle w:val="BodyText"/>
              <w:jc w:val="left"/>
              <w:rPr>
                <w:szCs w:val="28"/>
              </w:rPr>
            </w:pPr>
            <w:r w:rsidRPr="00725197">
              <w:rPr>
                <w:szCs w:val="28"/>
              </w:rPr>
              <w:t xml:space="preserve">Председатель Совета </w:t>
            </w:r>
          </w:p>
          <w:p w:rsidR="003D303F" w:rsidRPr="00725197" w:rsidRDefault="003D303F" w:rsidP="00757935">
            <w:pPr>
              <w:pStyle w:val="BodyText"/>
              <w:jc w:val="left"/>
              <w:rPr>
                <w:szCs w:val="28"/>
              </w:rPr>
            </w:pPr>
            <w:r w:rsidRPr="00725197">
              <w:rPr>
                <w:szCs w:val="28"/>
              </w:rPr>
              <w:t>муниципального образования</w:t>
            </w:r>
          </w:p>
          <w:p w:rsidR="003D303F" w:rsidRPr="00757935" w:rsidRDefault="003D303F" w:rsidP="00757935">
            <w:pPr>
              <w:pStyle w:val="BodyText"/>
              <w:jc w:val="left"/>
              <w:rPr>
                <w:szCs w:val="28"/>
              </w:rPr>
            </w:pPr>
            <w:r w:rsidRPr="00757935">
              <w:rPr>
                <w:szCs w:val="28"/>
              </w:rPr>
              <w:t>Гулькевичский район                                                                       Н.Н.Записоцкий</w:t>
            </w:r>
          </w:p>
        </w:tc>
      </w:tr>
    </w:tbl>
    <w:p w:rsidR="003D303F" w:rsidRPr="003A4B2D" w:rsidRDefault="003D303F" w:rsidP="00757935">
      <w:pPr>
        <w:rPr>
          <w:rFonts w:ascii="Times New Roman" w:hAnsi="Times New Roman" w:cs="Times New Roman"/>
        </w:rPr>
      </w:pPr>
    </w:p>
    <w:sectPr w:rsidR="003D303F" w:rsidRPr="003A4B2D" w:rsidSect="008C2B28">
      <w:pgSz w:w="11906" w:h="16838"/>
      <w:pgMar w:top="113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F76"/>
    <w:rsid w:val="00000884"/>
    <w:rsid w:val="000019F1"/>
    <w:rsid w:val="0000255C"/>
    <w:rsid w:val="00002694"/>
    <w:rsid w:val="0000269F"/>
    <w:rsid w:val="00002986"/>
    <w:rsid w:val="00002C76"/>
    <w:rsid w:val="00003C06"/>
    <w:rsid w:val="00003F62"/>
    <w:rsid w:val="00004C61"/>
    <w:rsid w:val="0000507B"/>
    <w:rsid w:val="00005291"/>
    <w:rsid w:val="0000572D"/>
    <w:rsid w:val="00005F80"/>
    <w:rsid w:val="0000659D"/>
    <w:rsid w:val="000075A0"/>
    <w:rsid w:val="00007C39"/>
    <w:rsid w:val="00010A62"/>
    <w:rsid w:val="0001111D"/>
    <w:rsid w:val="00011340"/>
    <w:rsid w:val="000119B5"/>
    <w:rsid w:val="000120EA"/>
    <w:rsid w:val="000121C0"/>
    <w:rsid w:val="000131FA"/>
    <w:rsid w:val="00013F6D"/>
    <w:rsid w:val="0001566E"/>
    <w:rsid w:val="0001584D"/>
    <w:rsid w:val="000158F7"/>
    <w:rsid w:val="00015ACE"/>
    <w:rsid w:val="00015F21"/>
    <w:rsid w:val="00016586"/>
    <w:rsid w:val="000175F3"/>
    <w:rsid w:val="0001769C"/>
    <w:rsid w:val="000202A5"/>
    <w:rsid w:val="000211B4"/>
    <w:rsid w:val="000216BC"/>
    <w:rsid w:val="0002177B"/>
    <w:rsid w:val="000257DC"/>
    <w:rsid w:val="00027C46"/>
    <w:rsid w:val="00030542"/>
    <w:rsid w:val="00030B01"/>
    <w:rsid w:val="00030EB2"/>
    <w:rsid w:val="0003172D"/>
    <w:rsid w:val="00031B87"/>
    <w:rsid w:val="0003327B"/>
    <w:rsid w:val="000333DE"/>
    <w:rsid w:val="000355CD"/>
    <w:rsid w:val="00036E93"/>
    <w:rsid w:val="00041D62"/>
    <w:rsid w:val="00043165"/>
    <w:rsid w:val="00043406"/>
    <w:rsid w:val="00044D21"/>
    <w:rsid w:val="000454C7"/>
    <w:rsid w:val="00045580"/>
    <w:rsid w:val="00045B56"/>
    <w:rsid w:val="000466DF"/>
    <w:rsid w:val="00046BB8"/>
    <w:rsid w:val="00046C7E"/>
    <w:rsid w:val="00047223"/>
    <w:rsid w:val="0004770C"/>
    <w:rsid w:val="00050651"/>
    <w:rsid w:val="000508EE"/>
    <w:rsid w:val="00050D8F"/>
    <w:rsid w:val="00050DE9"/>
    <w:rsid w:val="00051FCF"/>
    <w:rsid w:val="00053B12"/>
    <w:rsid w:val="0005506B"/>
    <w:rsid w:val="00055D1D"/>
    <w:rsid w:val="00056E30"/>
    <w:rsid w:val="00057C9C"/>
    <w:rsid w:val="00057E51"/>
    <w:rsid w:val="00060111"/>
    <w:rsid w:val="000602EF"/>
    <w:rsid w:val="000611BB"/>
    <w:rsid w:val="0006140D"/>
    <w:rsid w:val="00061BC2"/>
    <w:rsid w:val="00061F0D"/>
    <w:rsid w:val="00062FFD"/>
    <w:rsid w:val="000635E1"/>
    <w:rsid w:val="000638DE"/>
    <w:rsid w:val="00063A2C"/>
    <w:rsid w:val="00064770"/>
    <w:rsid w:val="00064990"/>
    <w:rsid w:val="00065311"/>
    <w:rsid w:val="00065EEA"/>
    <w:rsid w:val="00065F58"/>
    <w:rsid w:val="0006625F"/>
    <w:rsid w:val="00066682"/>
    <w:rsid w:val="00066D6D"/>
    <w:rsid w:val="00066FDD"/>
    <w:rsid w:val="00067391"/>
    <w:rsid w:val="0006776F"/>
    <w:rsid w:val="000703D2"/>
    <w:rsid w:val="00070841"/>
    <w:rsid w:val="000710B6"/>
    <w:rsid w:val="000713FE"/>
    <w:rsid w:val="00071A68"/>
    <w:rsid w:val="00072407"/>
    <w:rsid w:val="00072989"/>
    <w:rsid w:val="000744A6"/>
    <w:rsid w:val="00074772"/>
    <w:rsid w:val="00074D05"/>
    <w:rsid w:val="00074E51"/>
    <w:rsid w:val="000759B8"/>
    <w:rsid w:val="00075E46"/>
    <w:rsid w:val="00075E7F"/>
    <w:rsid w:val="0007646C"/>
    <w:rsid w:val="00076C24"/>
    <w:rsid w:val="0007757C"/>
    <w:rsid w:val="0007765D"/>
    <w:rsid w:val="00080848"/>
    <w:rsid w:val="000812A7"/>
    <w:rsid w:val="00082164"/>
    <w:rsid w:val="0008249D"/>
    <w:rsid w:val="00082D59"/>
    <w:rsid w:val="00083C65"/>
    <w:rsid w:val="00084AF4"/>
    <w:rsid w:val="00085554"/>
    <w:rsid w:val="000856A3"/>
    <w:rsid w:val="000869F6"/>
    <w:rsid w:val="00087256"/>
    <w:rsid w:val="0008783C"/>
    <w:rsid w:val="00087891"/>
    <w:rsid w:val="0009017A"/>
    <w:rsid w:val="000902B1"/>
    <w:rsid w:val="000902C5"/>
    <w:rsid w:val="00090F1B"/>
    <w:rsid w:val="00091480"/>
    <w:rsid w:val="0009154A"/>
    <w:rsid w:val="00091A8C"/>
    <w:rsid w:val="00094598"/>
    <w:rsid w:val="00094D6A"/>
    <w:rsid w:val="00095267"/>
    <w:rsid w:val="00095D74"/>
    <w:rsid w:val="00096F26"/>
    <w:rsid w:val="000975B1"/>
    <w:rsid w:val="000A09C2"/>
    <w:rsid w:val="000A102E"/>
    <w:rsid w:val="000A312E"/>
    <w:rsid w:val="000A32BA"/>
    <w:rsid w:val="000A3783"/>
    <w:rsid w:val="000A424F"/>
    <w:rsid w:val="000A45E9"/>
    <w:rsid w:val="000A5DCC"/>
    <w:rsid w:val="000A6F44"/>
    <w:rsid w:val="000A7B92"/>
    <w:rsid w:val="000B0112"/>
    <w:rsid w:val="000B0A1B"/>
    <w:rsid w:val="000B0D81"/>
    <w:rsid w:val="000B21FB"/>
    <w:rsid w:val="000B2618"/>
    <w:rsid w:val="000B2BFA"/>
    <w:rsid w:val="000B3B0A"/>
    <w:rsid w:val="000B3E97"/>
    <w:rsid w:val="000B4317"/>
    <w:rsid w:val="000B4C74"/>
    <w:rsid w:val="000B588A"/>
    <w:rsid w:val="000B7DA1"/>
    <w:rsid w:val="000B7FBD"/>
    <w:rsid w:val="000C01F5"/>
    <w:rsid w:val="000C02B3"/>
    <w:rsid w:val="000C0B86"/>
    <w:rsid w:val="000C0FDF"/>
    <w:rsid w:val="000C1E44"/>
    <w:rsid w:val="000C2A59"/>
    <w:rsid w:val="000C2D99"/>
    <w:rsid w:val="000C2E82"/>
    <w:rsid w:val="000C2F46"/>
    <w:rsid w:val="000C3B89"/>
    <w:rsid w:val="000C3E3C"/>
    <w:rsid w:val="000C5490"/>
    <w:rsid w:val="000C5CF3"/>
    <w:rsid w:val="000C6973"/>
    <w:rsid w:val="000C6CA3"/>
    <w:rsid w:val="000C6E6D"/>
    <w:rsid w:val="000D07C0"/>
    <w:rsid w:val="000D0E3B"/>
    <w:rsid w:val="000D152F"/>
    <w:rsid w:val="000D2183"/>
    <w:rsid w:val="000D2868"/>
    <w:rsid w:val="000D2DD1"/>
    <w:rsid w:val="000D2DE8"/>
    <w:rsid w:val="000D3504"/>
    <w:rsid w:val="000D3EF4"/>
    <w:rsid w:val="000D42BF"/>
    <w:rsid w:val="000D4628"/>
    <w:rsid w:val="000D5393"/>
    <w:rsid w:val="000D570B"/>
    <w:rsid w:val="000D665A"/>
    <w:rsid w:val="000E08FD"/>
    <w:rsid w:val="000E159D"/>
    <w:rsid w:val="000E2227"/>
    <w:rsid w:val="000E238D"/>
    <w:rsid w:val="000E36A1"/>
    <w:rsid w:val="000E4423"/>
    <w:rsid w:val="000E481F"/>
    <w:rsid w:val="000E5FB6"/>
    <w:rsid w:val="000E6315"/>
    <w:rsid w:val="000E6D20"/>
    <w:rsid w:val="000E74DB"/>
    <w:rsid w:val="000F04A6"/>
    <w:rsid w:val="000F0DB5"/>
    <w:rsid w:val="000F1269"/>
    <w:rsid w:val="000F1AE0"/>
    <w:rsid w:val="000F1CC1"/>
    <w:rsid w:val="000F418F"/>
    <w:rsid w:val="000F4F80"/>
    <w:rsid w:val="000F5228"/>
    <w:rsid w:val="000F5B3F"/>
    <w:rsid w:val="000F6AA5"/>
    <w:rsid w:val="000F6AB8"/>
    <w:rsid w:val="000F714D"/>
    <w:rsid w:val="000F7D6A"/>
    <w:rsid w:val="001005FA"/>
    <w:rsid w:val="001007E6"/>
    <w:rsid w:val="00101115"/>
    <w:rsid w:val="001015D2"/>
    <w:rsid w:val="0010242C"/>
    <w:rsid w:val="001024CE"/>
    <w:rsid w:val="00103053"/>
    <w:rsid w:val="00103CE8"/>
    <w:rsid w:val="00106F91"/>
    <w:rsid w:val="001077FB"/>
    <w:rsid w:val="00110601"/>
    <w:rsid w:val="00110E3E"/>
    <w:rsid w:val="00112426"/>
    <w:rsid w:val="00112981"/>
    <w:rsid w:val="00115489"/>
    <w:rsid w:val="00116718"/>
    <w:rsid w:val="001173D5"/>
    <w:rsid w:val="0011792E"/>
    <w:rsid w:val="00120906"/>
    <w:rsid w:val="00120BD2"/>
    <w:rsid w:val="0012229C"/>
    <w:rsid w:val="001223A9"/>
    <w:rsid w:val="0012290A"/>
    <w:rsid w:val="00122B04"/>
    <w:rsid w:val="00122B66"/>
    <w:rsid w:val="00123E0E"/>
    <w:rsid w:val="0012428B"/>
    <w:rsid w:val="00124840"/>
    <w:rsid w:val="00125A4E"/>
    <w:rsid w:val="00126299"/>
    <w:rsid w:val="001263D9"/>
    <w:rsid w:val="00126662"/>
    <w:rsid w:val="00126B53"/>
    <w:rsid w:val="001276E9"/>
    <w:rsid w:val="00127B7E"/>
    <w:rsid w:val="001301B4"/>
    <w:rsid w:val="0013051F"/>
    <w:rsid w:val="0013077C"/>
    <w:rsid w:val="00130938"/>
    <w:rsid w:val="00131B4C"/>
    <w:rsid w:val="0013223B"/>
    <w:rsid w:val="00132D3F"/>
    <w:rsid w:val="001331CB"/>
    <w:rsid w:val="00134DB2"/>
    <w:rsid w:val="00135411"/>
    <w:rsid w:val="00135545"/>
    <w:rsid w:val="0013561E"/>
    <w:rsid w:val="00135A6D"/>
    <w:rsid w:val="00135B2D"/>
    <w:rsid w:val="001362B7"/>
    <w:rsid w:val="00136477"/>
    <w:rsid w:val="00136763"/>
    <w:rsid w:val="00136D61"/>
    <w:rsid w:val="00137427"/>
    <w:rsid w:val="001374A6"/>
    <w:rsid w:val="001376C9"/>
    <w:rsid w:val="001378F8"/>
    <w:rsid w:val="00140FEC"/>
    <w:rsid w:val="0014105C"/>
    <w:rsid w:val="0014198C"/>
    <w:rsid w:val="001424E5"/>
    <w:rsid w:val="001425C3"/>
    <w:rsid w:val="00142DE7"/>
    <w:rsid w:val="00142F15"/>
    <w:rsid w:val="001433B9"/>
    <w:rsid w:val="00143C40"/>
    <w:rsid w:val="00144AAC"/>
    <w:rsid w:val="0014530F"/>
    <w:rsid w:val="0014549D"/>
    <w:rsid w:val="001460EA"/>
    <w:rsid w:val="001479DA"/>
    <w:rsid w:val="00147BB8"/>
    <w:rsid w:val="00147E0C"/>
    <w:rsid w:val="00150091"/>
    <w:rsid w:val="001520F8"/>
    <w:rsid w:val="00152BE0"/>
    <w:rsid w:val="0015308B"/>
    <w:rsid w:val="00153325"/>
    <w:rsid w:val="001535D8"/>
    <w:rsid w:val="00153825"/>
    <w:rsid w:val="00153D57"/>
    <w:rsid w:val="00154079"/>
    <w:rsid w:val="001540D4"/>
    <w:rsid w:val="001560BE"/>
    <w:rsid w:val="0015664F"/>
    <w:rsid w:val="0015737F"/>
    <w:rsid w:val="001575AA"/>
    <w:rsid w:val="00157E8B"/>
    <w:rsid w:val="001606AD"/>
    <w:rsid w:val="00160924"/>
    <w:rsid w:val="00161C5F"/>
    <w:rsid w:val="00161C96"/>
    <w:rsid w:val="0016297A"/>
    <w:rsid w:val="00163AF2"/>
    <w:rsid w:val="001644EE"/>
    <w:rsid w:val="0016483E"/>
    <w:rsid w:val="00164AF3"/>
    <w:rsid w:val="00164DE6"/>
    <w:rsid w:val="00165318"/>
    <w:rsid w:val="00166430"/>
    <w:rsid w:val="00166742"/>
    <w:rsid w:val="0016707E"/>
    <w:rsid w:val="0016777B"/>
    <w:rsid w:val="00167EED"/>
    <w:rsid w:val="00170697"/>
    <w:rsid w:val="0017079E"/>
    <w:rsid w:val="00171A16"/>
    <w:rsid w:val="00171A59"/>
    <w:rsid w:val="00171AD5"/>
    <w:rsid w:val="00171D91"/>
    <w:rsid w:val="00171FC0"/>
    <w:rsid w:val="00172309"/>
    <w:rsid w:val="00173D79"/>
    <w:rsid w:val="00176450"/>
    <w:rsid w:val="001764E9"/>
    <w:rsid w:val="0017651F"/>
    <w:rsid w:val="00176A56"/>
    <w:rsid w:val="0017706E"/>
    <w:rsid w:val="001771ED"/>
    <w:rsid w:val="001800C3"/>
    <w:rsid w:val="001806F8"/>
    <w:rsid w:val="00180799"/>
    <w:rsid w:val="001814B3"/>
    <w:rsid w:val="00181870"/>
    <w:rsid w:val="00181FA1"/>
    <w:rsid w:val="00183122"/>
    <w:rsid w:val="00183BF1"/>
    <w:rsid w:val="00184B6F"/>
    <w:rsid w:val="00185CCE"/>
    <w:rsid w:val="00186793"/>
    <w:rsid w:val="00186919"/>
    <w:rsid w:val="001872FB"/>
    <w:rsid w:val="00187D87"/>
    <w:rsid w:val="00187EDB"/>
    <w:rsid w:val="00190B70"/>
    <w:rsid w:val="001910C1"/>
    <w:rsid w:val="00192DB4"/>
    <w:rsid w:val="00192E3D"/>
    <w:rsid w:val="001930A6"/>
    <w:rsid w:val="001934BF"/>
    <w:rsid w:val="00193EA9"/>
    <w:rsid w:val="00194066"/>
    <w:rsid w:val="001944E4"/>
    <w:rsid w:val="0019456E"/>
    <w:rsid w:val="00194950"/>
    <w:rsid w:val="00195098"/>
    <w:rsid w:val="001955FD"/>
    <w:rsid w:val="0019654B"/>
    <w:rsid w:val="00196EF1"/>
    <w:rsid w:val="001973C3"/>
    <w:rsid w:val="001A0939"/>
    <w:rsid w:val="001A1FA7"/>
    <w:rsid w:val="001A1FB4"/>
    <w:rsid w:val="001A2802"/>
    <w:rsid w:val="001A334B"/>
    <w:rsid w:val="001A44C9"/>
    <w:rsid w:val="001A55CE"/>
    <w:rsid w:val="001A5A8B"/>
    <w:rsid w:val="001A6457"/>
    <w:rsid w:val="001A649F"/>
    <w:rsid w:val="001A64A8"/>
    <w:rsid w:val="001A77E9"/>
    <w:rsid w:val="001B0A87"/>
    <w:rsid w:val="001B1C98"/>
    <w:rsid w:val="001B1EDB"/>
    <w:rsid w:val="001B20D6"/>
    <w:rsid w:val="001B20F2"/>
    <w:rsid w:val="001B24D1"/>
    <w:rsid w:val="001B3F92"/>
    <w:rsid w:val="001B47A3"/>
    <w:rsid w:val="001B4B9B"/>
    <w:rsid w:val="001B5274"/>
    <w:rsid w:val="001B55F3"/>
    <w:rsid w:val="001B6649"/>
    <w:rsid w:val="001B6D72"/>
    <w:rsid w:val="001B6D7D"/>
    <w:rsid w:val="001B703E"/>
    <w:rsid w:val="001B78EE"/>
    <w:rsid w:val="001C0B88"/>
    <w:rsid w:val="001C1106"/>
    <w:rsid w:val="001C1210"/>
    <w:rsid w:val="001C1267"/>
    <w:rsid w:val="001C2A88"/>
    <w:rsid w:val="001C3093"/>
    <w:rsid w:val="001C41DE"/>
    <w:rsid w:val="001C4686"/>
    <w:rsid w:val="001C5458"/>
    <w:rsid w:val="001C62EF"/>
    <w:rsid w:val="001C65F4"/>
    <w:rsid w:val="001C66CF"/>
    <w:rsid w:val="001C6E86"/>
    <w:rsid w:val="001C714A"/>
    <w:rsid w:val="001C7767"/>
    <w:rsid w:val="001C7E60"/>
    <w:rsid w:val="001D16A3"/>
    <w:rsid w:val="001D1A94"/>
    <w:rsid w:val="001D1B72"/>
    <w:rsid w:val="001D316A"/>
    <w:rsid w:val="001D3E60"/>
    <w:rsid w:val="001D6C8B"/>
    <w:rsid w:val="001E065B"/>
    <w:rsid w:val="001E089A"/>
    <w:rsid w:val="001E0E88"/>
    <w:rsid w:val="001E23C3"/>
    <w:rsid w:val="001E29C7"/>
    <w:rsid w:val="001E321D"/>
    <w:rsid w:val="001E4785"/>
    <w:rsid w:val="001E553A"/>
    <w:rsid w:val="001E6095"/>
    <w:rsid w:val="001E72EE"/>
    <w:rsid w:val="001E73D9"/>
    <w:rsid w:val="001F016B"/>
    <w:rsid w:val="001F0228"/>
    <w:rsid w:val="001F2C12"/>
    <w:rsid w:val="001F2E42"/>
    <w:rsid w:val="001F377A"/>
    <w:rsid w:val="001F3CCC"/>
    <w:rsid w:val="001F4CED"/>
    <w:rsid w:val="001F6B65"/>
    <w:rsid w:val="001F723D"/>
    <w:rsid w:val="002006EA"/>
    <w:rsid w:val="00200A54"/>
    <w:rsid w:val="00200D57"/>
    <w:rsid w:val="00202083"/>
    <w:rsid w:val="002025CB"/>
    <w:rsid w:val="00202E0A"/>
    <w:rsid w:val="00204A84"/>
    <w:rsid w:val="00205D3C"/>
    <w:rsid w:val="002100AD"/>
    <w:rsid w:val="002105BA"/>
    <w:rsid w:val="0021110B"/>
    <w:rsid w:val="00211E17"/>
    <w:rsid w:val="00212AE8"/>
    <w:rsid w:val="00213F2F"/>
    <w:rsid w:val="00214D9B"/>
    <w:rsid w:val="00215854"/>
    <w:rsid w:val="00217935"/>
    <w:rsid w:val="00217B99"/>
    <w:rsid w:val="00217C6E"/>
    <w:rsid w:val="00220125"/>
    <w:rsid w:val="002213BA"/>
    <w:rsid w:val="0022169C"/>
    <w:rsid w:val="00222715"/>
    <w:rsid w:val="002227A1"/>
    <w:rsid w:val="00223796"/>
    <w:rsid w:val="00223D53"/>
    <w:rsid w:val="00224764"/>
    <w:rsid w:val="00224857"/>
    <w:rsid w:val="00224E5E"/>
    <w:rsid w:val="002257AB"/>
    <w:rsid w:val="002261ED"/>
    <w:rsid w:val="002263A4"/>
    <w:rsid w:val="00226CF7"/>
    <w:rsid w:val="002276B9"/>
    <w:rsid w:val="00230873"/>
    <w:rsid w:val="00230E3C"/>
    <w:rsid w:val="002328A0"/>
    <w:rsid w:val="00232C11"/>
    <w:rsid w:val="00232EC9"/>
    <w:rsid w:val="002339AF"/>
    <w:rsid w:val="002339F7"/>
    <w:rsid w:val="0023408F"/>
    <w:rsid w:val="00234AF9"/>
    <w:rsid w:val="00234D0C"/>
    <w:rsid w:val="00234FBE"/>
    <w:rsid w:val="0023500D"/>
    <w:rsid w:val="002350CA"/>
    <w:rsid w:val="00235992"/>
    <w:rsid w:val="00235B5A"/>
    <w:rsid w:val="00235B78"/>
    <w:rsid w:val="00236814"/>
    <w:rsid w:val="002374FB"/>
    <w:rsid w:val="00237D79"/>
    <w:rsid w:val="00240AF2"/>
    <w:rsid w:val="00242236"/>
    <w:rsid w:val="00242686"/>
    <w:rsid w:val="00243379"/>
    <w:rsid w:val="002438E9"/>
    <w:rsid w:val="00243C6D"/>
    <w:rsid w:val="0024430A"/>
    <w:rsid w:val="00245201"/>
    <w:rsid w:val="002462D3"/>
    <w:rsid w:val="002469B8"/>
    <w:rsid w:val="00246CCC"/>
    <w:rsid w:val="00247AE5"/>
    <w:rsid w:val="00247FBA"/>
    <w:rsid w:val="00251184"/>
    <w:rsid w:val="00251F97"/>
    <w:rsid w:val="002521FE"/>
    <w:rsid w:val="002522E5"/>
    <w:rsid w:val="00254186"/>
    <w:rsid w:val="00254BFC"/>
    <w:rsid w:val="0025526B"/>
    <w:rsid w:val="0025586C"/>
    <w:rsid w:val="00256ABE"/>
    <w:rsid w:val="00256B89"/>
    <w:rsid w:val="00257D27"/>
    <w:rsid w:val="0026025A"/>
    <w:rsid w:val="00260E76"/>
    <w:rsid w:val="002611E7"/>
    <w:rsid w:val="00261DE0"/>
    <w:rsid w:val="002630F9"/>
    <w:rsid w:val="00264EAC"/>
    <w:rsid w:val="00264F69"/>
    <w:rsid w:val="00264F94"/>
    <w:rsid w:val="00267040"/>
    <w:rsid w:val="00270037"/>
    <w:rsid w:val="00270CCA"/>
    <w:rsid w:val="00272785"/>
    <w:rsid w:val="00272831"/>
    <w:rsid w:val="002735FC"/>
    <w:rsid w:val="0027396B"/>
    <w:rsid w:val="002746A3"/>
    <w:rsid w:val="00275DD4"/>
    <w:rsid w:val="00276556"/>
    <w:rsid w:val="002765E4"/>
    <w:rsid w:val="002770FF"/>
    <w:rsid w:val="00281A08"/>
    <w:rsid w:val="00282BE3"/>
    <w:rsid w:val="0028375E"/>
    <w:rsid w:val="002838DE"/>
    <w:rsid w:val="00284221"/>
    <w:rsid w:val="0028427B"/>
    <w:rsid w:val="0028463B"/>
    <w:rsid w:val="0028475A"/>
    <w:rsid w:val="002848B8"/>
    <w:rsid w:val="002848CD"/>
    <w:rsid w:val="00285137"/>
    <w:rsid w:val="00285A29"/>
    <w:rsid w:val="00285BAE"/>
    <w:rsid w:val="00287B23"/>
    <w:rsid w:val="00287FCA"/>
    <w:rsid w:val="00290F1A"/>
    <w:rsid w:val="002914D5"/>
    <w:rsid w:val="002915F5"/>
    <w:rsid w:val="00292756"/>
    <w:rsid w:val="00293222"/>
    <w:rsid w:val="00293257"/>
    <w:rsid w:val="002938EF"/>
    <w:rsid w:val="002939F8"/>
    <w:rsid w:val="0029412C"/>
    <w:rsid w:val="0029499F"/>
    <w:rsid w:val="00294C76"/>
    <w:rsid w:val="0029506E"/>
    <w:rsid w:val="00295854"/>
    <w:rsid w:val="00295D03"/>
    <w:rsid w:val="00296311"/>
    <w:rsid w:val="002968B7"/>
    <w:rsid w:val="00296DDE"/>
    <w:rsid w:val="002A0A0F"/>
    <w:rsid w:val="002A0D2A"/>
    <w:rsid w:val="002A215E"/>
    <w:rsid w:val="002A2861"/>
    <w:rsid w:val="002A2989"/>
    <w:rsid w:val="002A2E27"/>
    <w:rsid w:val="002A3348"/>
    <w:rsid w:val="002A6EF9"/>
    <w:rsid w:val="002A7ECB"/>
    <w:rsid w:val="002B0165"/>
    <w:rsid w:val="002B0E60"/>
    <w:rsid w:val="002B1E8A"/>
    <w:rsid w:val="002B238C"/>
    <w:rsid w:val="002B2A07"/>
    <w:rsid w:val="002B301F"/>
    <w:rsid w:val="002B31C2"/>
    <w:rsid w:val="002B35CF"/>
    <w:rsid w:val="002B3ABB"/>
    <w:rsid w:val="002B3BF8"/>
    <w:rsid w:val="002B3C9B"/>
    <w:rsid w:val="002B45CA"/>
    <w:rsid w:val="002B4D5D"/>
    <w:rsid w:val="002B5721"/>
    <w:rsid w:val="002B6F2E"/>
    <w:rsid w:val="002B744F"/>
    <w:rsid w:val="002C01EC"/>
    <w:rsid w:val="002C0812"/>
    <w:rsid w:val="002C0C5A"/>
    <w:rsid w:val="002C17EC"/>
    <w:rsid w:val="002C2BFD"/>
    <w:rsid w:val="002C340D"/>
    <w:rsid w:val="002C3F93"/>
    <w:rsid w:val="002C4585"/>
    <w:rsid w:val="002C5189"/>
    <w:rsid w:val="002C51E0"/>
    <w:rsid w:val="002C6035"/>
    <w:rsid w:val="002C655D"/>
    <w:rsid w:val="002C7CEB"/>
    <w:rsid w:val="002D2B75"/>
    <w:rsid w:val="002D3073"/>
    <w:rsid w:val="002D3651"/>
    <w:rsid w:val="002D4AC2"/>
    <w:rsid w:val="002D5E0C"/>
    <w:rsid w:val="002D5ED5"/>
    <w:rsid w:val="002D7FFC"/>
    <w:rsid w:val="002E194F"/>
    <w:rsid w:val="002E1C00"/>
    <w:rsid w:val="002E1D34"/>
    <w:rsid w:val="002E20A2"/>
    <w:rsid w:val="002E29D6"/>
    <w:rsid w:val="002E2DE3"/>
    <w:rsid w:val="002E2E8C"/>
    <w:rsid w:val="002E2F95"/>
    <w:rsid w:val="002E417B"/>
    <w:rsid w:val="002E5359"/>
    <w:rsid w:val="002E6FD5"/>
    <w:rsid w:val="002F062E"/>
    <w:rsid w:val="002F0757"/>
    <w:rsid w:val="002F0BDB"/>
    <w:rsid w:val="002F12E7"/>
    <w:rsid w:val="002F185C"/>
    <w:rsid w:val="002F2006"/>
    <w:rsid w:val="002F238A"/>
    <w:rsid w:val="002F3226"/>
    <w:rsid w:val="002F45ED"/>
    <w:rsid w:val="002F482A"/>
    <w:rsid w:val="002F586E"/>
    <w:rsid w:val="002F6DAC"/>
    <w:rsid w:val="002F728B"/>
    <w:rsid w:val="002F7BCA"/>
    <w:rsid w:val="00300F20"/>
    <w:rsid w:val="00300F7B"/>
    <w:rsid w:val="003020FA"/>
    <w:rsid w:val="0030250F"/>
    <w:rsid w:val="0030272A"/>
    <w:rsid w:val="00302CA9"/>
    <w:rsid w:val="003037B2"/>
    <w:rsid w:val="00303FC2"/>
    <w:rsid w:val="003042DA"/>
    <w:rsid w:val="0030491E"/>
    <w:rsid w:val="00305C78"/>
    <w:rsid w:val="003067E3"/>
    <w:rsid w:val="00307412"/>
    <w:rsid w:val="00307877"/>
    <w:rsid w:val="003102FE"/>
    <w:rsid w:val="003104C7"/>
    <w:rsid w:val="00310A43"/>
    <w:rsid w:val="00310E0A"/>
    <w:rsid w:val="00312705"/>
    <w:rsid w:val="00312B3C"/>
    <w:rsid w:val="00312BE8"/>
    <w:rsid w:val="003140A7"/>
    <w:rsid w:val="003140BC"/>
    <w:rsid w:val="003145E4"/>
    <w:rsid w:val="003175FB"/>
    <w:rsid w:val="00320213"/>
    <w:rsid w:val="0032077A"/>
    <w:rsid w:val="00320A17"/>
    <w:rsid w:val="00320D31"/>
    <w:rsid w:val="00320F47"/>
    <w:rsid w:val="003210B6"/>
    <w:rsid w:val="00321958"/>
    <w:rsid w:val="00323E1D"/>
    <w:rsid w:val="0032597E"/>
    <w:rsid w:val="003263AE"/>
    <w:rsid w:val="00327555"/>
    <w:rsid w:val="00327CD4"/>
    <w:rsid w:val="00331AC6"/>
    <w:rsid w:val="003327E5"/>
    <w:rsid w:val="00332881"/>
    <w:rsid w:val="003328E5"/>
    <w:rsid w:val="003329C9"/>
    <w:rsid w:val="00332C67"/>
    <w:rsid w:val="00334049"/>
    <w:rsid w:val="0033476F"/>
    <w:rsid w:val="00335E0D"/>
    <w:rsid w:val="00340FCA"/>
    <w:rsid w:val="003415A1"/>
    <w:rsid w:val="00342BF8"/>
    <w:rsid w:val="00342E50"/>
    <w:rsid w:val="00343835"/>
    <w:rsid w:val="00344503"/>
    <w:rsid w:val="00344731"/>
    <w:rsid w:val="00345052"/>
    <w:rsid w:val="0034774B"/>
    <w:rsid w:val="003477B2"/>
    <w:rsid w:val="00347E69"/>
    <w:rsid w:val="00350A17"/>
    <w:rsid w:val="00350CDE"/>
    <w:rsid w:val="0035102F"/>
    <w:rsid w:val="00352353"/>
    <w:rsid w:val="0035236E"/>
    <w:rsid w:val="003555F5"/>
    <w:rsid w:val="003556A3"/>
    <w:rsid w:val="00355D39"/>
    <w:rsid w:val="003561D3"/>
    <w:rsid w:val="003563E0"/>
    <w:rsid w:val="00356564"/>
    <w:rsid w:val="00356649"/>
    <w:rsid w:val="003604F7"/>
    <w:rsid w:val="00361284"/>
    <w:rsid w:val="003612C6"/>
    <w:rsid w:val="00361FDD"/>
    <w:rsid w:val="00362135"/>
    <w:rsid w:val="003621EB"/>
    <w:rsid w:val="0036228C"/>
    <w:rsid w:val="003627C8"/>
    <w:rsid w:val="00362B3E"/>
    <w:rsid w:val="003639F7"/>
    <w:rsid w:val="00364469"/>
    <w:rsid w:val="003649CB"/>
    <w:rsid w:val="00364B61"/>
    <w:rsid w:val="0036528C"/>
    <w:rsid w:val="00365D73"/>
    <w:rsid w:val="0036677D"/>
    <w:rsid w:val="00366EBB"/>
    <w:rsid w:val="0036745F"/>
    <w:rsid w:val="003705CF"/>
    <w:rsid w:val="003712EF"/>
    <w:rsid w:val="00371A5E"/>
    <w:rsid w:val="00371A6F"/>
    <w:rsid w:val="0037218E"/>
    <w:rsid w:val="00372338"/>
    <w:rsid w:val="00372E8C"/>
    <w:rsid w:val="0037394C"/>
    <w:rsid w:val="003740F8"/>
    <w:rsid w:val="00374666"/>
    <w:rsid w:val="00374C4D"/>
    <w:rsid w:val="00374D95"/>
    <w:rsid w:val="00374F28"/>
    <w:rsid w:val="003753F8"/>
    <w:rsid w:val="003805C4"/>
    <w:rsid w:val="003815AE"/>
    <w:rsid w:val="00381B0D"/>
    <w:rsid w:val="0038267F"/>
    <w:rsid w:val="00382765"/>
    <w:rsid w:val="00382F2F"/>
    <w:rsid w:val="00383AE6"/>
    <w:rsid w:val="00383C0A"/>
    <w:rsid w:val="00385A65"/>
    <w:rsid w:val="00385D25"/>
    <w:rsid w:val="00386113"/>
    <w:rsid w:val="003865CA"/>
    <w:rsid w:val="00386892"/>
    <w:rsid w:val="00386998"/>
    <w:rsid w:val="00387AAD"/>
    <w:rsid w:val="00390ABC"/>
    <w:rsid w:val="00391526"/>
    <w:rsid w:val="0039292A"/>
    <w:rsid w:val="00392E8C"/>
    <w:rsid w:val="0039389E"/>
    <w:rsid w:val="00393A7F"/>
    <w:rsid w:val="00394717"/>
    <w:rsid w:val="0039683A"/>
    <w:rsid w:val="00396BC3"/>
    <w:rsid w:val="00396DE6"/>
    <w:rsid w:val="00397282"/>
    <w:rsid w:val="00397845"/>
    <w:rsid w:val="003A0CAA"/>
    <w:rsid w:val="003A0DE4"/>
    <w:rsid w:val="003A13C6"/>
    <w:rsid w:val="003A2C6A"/>
    <w:rsid w:val="003A4B2D"/>
    <w:rsid w:val="003A63A9"/>
    <w:rsid w:val="003A6573"/>
    <w:rsid w:val="003A69F7"/>
    <w:rsid w:val="003A7626"/>
    <w:rsid w:val="003A7D18"/>
    <w:rsid w:val="003A7E7A"/>
    <w:rsid w:val="003B024F"/>
    <w:rsid w:val="003B151B"/>
    <w:rsid w:val="003B2400"/>
    <w:rsid w:val="003B3BB3"/>
    <w:rsid w:val="003B5D01"/>
    <w:rsid w:val="003B5D0A"/>
    <w:rsid w:val="003B60E5"/>
    <w:rsid w:val="003B6620"/>
    <w:rsid w:val="003B7618"/>
    <w:rsid w:val="003C05B9"/>
    <w:rsid w:val="003C0A0D"/>
    <w:rsid w:val="003C167C"/>
    <w:rsid w:val="003C2153"/>
    <w:rsid w:val="003C2B55"/>
    <w:rsid w:val="003C337E"/>
    <w:rsid w:val="003C35D2"/>
    <w:rsid w:val="003C378F"/>
    <w:rsid w:val="003C39B6"/>
    <w:rsid w:val="003C4437"/>
    <w:rsid w:val="003C45B2"/>
    <w:rsid w:val="003C4CC6"/>
    <w:rsid w:val="003C525A"/>
    <w:rsid w:val="003C5A57"/>
    <w:rsid w:val="003C61DA"/>
    <w:rsid w:val="003C6756"/>
    <w:rsid w:val="003C70A5"/>
    <w:rsid w:val="003C75F9"/>
    <w:rsid w:val="003C7E5B"/>
    <w:rsid w:val="003D02C2"/>
    <w:rsid w:val="003D0FE3"/>
    <w:rsid w:val="003D3015"/>
    <w:rsid w:val="003D303F"/>
    <w:rsid w:val="003D4203"/>
    <w:rsid w:val="003D50BB"/>
    <w:rsid w:val="003D51D8"/>
    <w:rsid w:val="003D5F4E"/>
    <w:rsid w:val="003D7339"/>
    <w:rsid w:val="003D7600"/>
    <w:rsid w:val="003D7897"/>
    <w:rsid w:val="003D7CF6"/>
    <w:rsid w:val="003D7CFF"/>
    <w:rsid w:val="003E03BB"/>
    <w:rsid w:val="003E0D47"/>
    <w:rsid w:val="003E0DEA"/>
    <w:rsid w:val="003E1180"/>
    <w:rsid w:val="003E1989"/>
    <w:rsid w:val="003E2070"/>
    <w:rsid w:val="003E224F"/>
    <w:rsid w:val="003E2592"/>
    <w:rsid w:val="003E29BD"/>
    <w:rsid w:val="003E4B85"/>
    <w:rsid w:val="003E5BFB"/>
    <w:rsid w:val="003E5E80"/>
    <w:rsid w:val="003E69DA"/>
    <w:rsid w:val="003F00CD"/>
    <w:rsid w:val="003F0778"/>
    <w:rsid w:val="003F09C8"/>
    <w:rsid w:val="003F137B"/>
    <w:rsid w:val="003F1FD8"/>
    <w:rsid w:val="003F2891"/>
    <w:rsid w:val="003F3DC3"/>
    <w:rsid w:val="003F460D"/>
    <w:rsid w:val="003F4748"/>
    <w:rsid w:val="003F527F"/>
    <w:rsid w:val="003F5F4E"/>
    <w:rsid w:val="003F67AC"/>
    <w:rsid w:val="003F7141"/>
    <w:rsid w:val="003F79FB"/>
    <w:rsid w:val="003F7C13"/>
    <w:rsid w:val="003F7DF5"/>
    <w:rsid w:val="003F7F65"/>
    <w:rsid w:val="004026F5"/>
    <w:rsid w:val="0040297D"/>
    <w:rsid w:val="004039F9"/>
    <w:rsid w:val="00403CFB"/>
    <w:rsid w:val="004047E2"/>
    <w:rsid w:val="00404CE4"/>
    <w:rsid w:val="00405DC6"/>
    <w:rsid w:val="00405EB1"/>
    <w:rsid w:val="00406C4F"/>
    <w:rsid w:val="00407698"/>
    <w:rsid w:val="00407FDB"/>
    <w:rsid w:val="00410A50"/>
    <w:rsid w:val="00411D08"/>
    <w:rsid w:val="00412136"/>
    <w:rsid w:val="00412147"/>
    <w:rsid w:val="00412369"/>
    <w:rsid w:val="00413237"/>
    <w:rsid w:val="00414047"/>
    <w:rsid w:val="0041407B"/>
    <w:rsid w:val="004140C8"/>
    <w:rsid w:val="00414C5B"/>
    <w:rsid w:val="00414C8E"/>
    <w:rsid w:val="0041605B"/>
    <w:rsid w:val="00416EA0"/>
    <w:rsid w:val="0041779E"/>
    <w:rsid w:val="00417CAD"/>
    <w:rsid w:val="00420FCF"/>
    <w:rsid w:val="0042207B"/>
    <w:rsid w:val="004235E8"/>
    <w:rsid w:val="00424028"/>
    <w:rsid w:val="00424E20"/>
    <w:rsid w:val="0042679C"/>
    <w:rsid w:val="00426929"/>
    <w:rsid w:val="00426C1D"/>
    <w:rsid w:val="00427304"/>
    <w:rsid w:val="00427E99"/>
    <w:rsid w:val="004303A6"/>
    <w:rsid w:val="004304BB"/>
    <w:rsid w:val="00430FA4"/>
    <w:rsid w:val="004316DE"/>
    <w:rsid w:val="0043176A"/>
    <w:rsid w:val="00431B4A"/>
    <w:rsid w:val="00432F14"/>
    <w:rsid w:val="004332BF"/>
    <w:rsid w:val="00433E87"/>
    <w:rsid w:val="0043444C"/>
    <w:rsid w:val="004344C5"/>
    <w:rsid w:val="00435712"/>
    <w:rsid w:val="0043648E"/>
    <w:rsid w:val="00437048"/>
    <w:rsid w:val="00437334"/>
    <w:rsid w:val="00437622"/>
    <w:rsid w:val="004376F4"/>
    <w:rsid w:val="004377E9"/>
    <w:rsid w:val="0043795D"/>
    <w:rsid w:val="0044009F"/>
    <w:rsid w:val="00440D70"/>
    <w:rsid w:val="00440F4C"/>
    <w:rsid w:val="00441BD5"/>
    <w:rsid w:val="00442083"/>
    <w:rsid w:val="00442D33"/>
    <w:rsid w:val="004430BC"/>
    <w:rsid w:val="00443CDF"/>
    <w:rsid w:val="00444F63"/>
    <w:rsid w:val="00445309"/>
    <w:rsid w:val="00445978"/>
    <w:rsid w:val="00445AF6"/>
    <w:rsid w:val="004477BB"/>
    <w:rsid w:val="00447A0A"/>
    <w:rsid w:val="0045299E"/>
    <w:rsid w:val="00453391"/>
    <w:rsid w:val="00454448"/>
    <w:rsid w:val="0045451D"/>
    <w:rsid w:val="004546AF"/>
    <w:rsid w:val="00454742"/>
    <w:rsid w:val="0045542D"/>
    <w:rsid w:val="00455952"/>
    <w:rsid w:val="00456FDA"/>
    <w:rsid w:val="00456FF1"/>
    <w:rsid w:val="00460153"/>
    <w:rsid w:val="00460777"/>
    <w:rsid w:val="00460836"/>
    <w:rsid w:val="0046094A"/>
    <w:rsid w:val="004609D2"/>
    <w:rsid w:val="00462758"/>
    <w:rsid w:val="004649D9"/>
    <w:rsid w:val="00464A09"/>
    <w:rsid w:val="00464D6D"/>
    <w:rsid w:val="004650D6"/>
    <w:rsid w:val="004656ED"/>
    <w:rsid w:val="00465D7C"/>
    <w:rsid w:val="0046620D"/>
    <w:rsid w:val="00466446"/>
    <w:rsid w:val="00466E91"/>
    <w:rsid w:val="004672C6"/>
    <w:rsid w:val="00467A73"/>
    <w:rsid w:val="00467B9C"/>
    <w:rsid w:val="00467EE1"/>
    <w:rsid w:val="00470210"/>
    <w:rsid w:val="00470CB2"/>
    <w:rsid w:val="004710EF"/>
    <w:rsid w:val="004722E6"/>
    <w:rsid w:val="004742E9"/>
    <w:rsid w:val="004758A7"/>
    <w:rsid w:val="00475D8C"/>
    <w:rsid w:val="004763BE"/>
    <w:rsid w:val="004765D2"/>
    <w:rsid w:val="004767E0"/>
    <w:rsid w:val="00477A8B"/>
    <w:rsid w:val="0048039A"/>
    <w:rsid w:val="00480567"/>
    <w:rsid w:val="00480605"/>
    <w:rsid w:val="004808CD"/>
    <w:rsid w:val="00480D86"/>
    <w:rsid w:val="00481685"/>
    <w:rsid w:val="00482866"/>
    <w:rsid w:val="00482942"/>
    <w:rsid w:val="00482BC4"/>
    <w:rsid w:val="004830CA"/>
    <w:rsid w:val="00483249"/>
    <w:rsid w:val="004837B3"/>
    <w:rsid w:val="00483B96"/>
    <w:rsid w:val="00484507"/>
    <w:rsid w:val="004848EB"/>
    <w:rsid w:val="0049084D"/>
    <w:rsid w:val="00491A1A"/>
    <w:rsid w:val="00494ABD"/>
    <w:rsid w:val="004952FB"/>
    <w:rsid w:val="00495D32"/>
    <w:rsid w:val="0049612A"/>
    <w:rsid w:val="004964A9"/>
    <w:rsid w:val="0049660C"/>
    <w:rsid w:val="00496C05"/>
    <w:rsid w:val="00496C29"/>
    <w:rsid w:val="004A07E1"/>
    <w:rsid w:val="004A1889"/>
    <w:rsid w:val="004A2EE6"/>
    <w:rsid w:val="004A4370"/>
    <w:rsid w:val="004A457F"/>
    <w:rsid w:val="004A45C1"/>
    <w:rsid w:val="004A46A8"/>
    <w:rsid w:val="004A4A91"/>
    <w:rsid w:val="004A5221"/>
    <w:rsid w:val="004A5986"/>
    <w:rsid w:val="004A5F3C"/>
    <w:rsid w:val="004A669E"/>
    <w:rsid w:val="004A6DEE"/>
    <w:rsid w:val="004A767D"/>
    <w:rsid w:val="004A77DD"/>
    <w:rsid w:val="004A7F73"/>
    <w:rsid w:val="004B0A24"/>
    <w:rsid w:val="004B2CE6"/>
    <w:rsid w:val="004B3726"/>
    <w:rsid w:val="004B3DA8"/>
    <w:rsid w:val="004B60C3"/>
    <w:rsid w:val="004B6678"/>
    <w:rsid w:val="004B7C10"/>
    <w:rsid w:val="004B7EED"/>
    <w:rsid w:val="004C0800"/>
    <w:rsid w:val="004C1F02"/>
    <w:rsid w:val="004C324B"/>
    <w:rsid w:val="004C33A3"/>
    <w:rsid w:val="004C37BA"/>
    <w:rsid w:val="004C43B7"/>
    <w:rsid w:val="004C49AD"/>
    <w:rsid w:val="004C5480"/>
    <w:rsid w:val="004C5A0D"/>
    <w:rsid w:val="004C6316"/>
    <w:rsid w:val="004C6BF0"/>
    <w:rsid w:val="004C6C25"/>
    <w:rsid w:val="004C72F1"/>
    <w:rsid w:val="004C7761"/>
    <w:rsid w:val="004C7E9F"/>
    <w:rsid w:val="004D0450"/>
    <w:rsid w:val="004D06BF"/>
    <w:rsid w:val="004D07D1"/>
    <w:rsid w:val="004D16B3"/>
    <w:rsid w:val="004D1EF3"/>
    <w:rsid w:val="004D2F69"/>
    <w:rsid w:val="004D3B64"/>
    <w:rsid w:val="004D3D50"/>
    <w:rsid w:val="004D40D4"/>
    <w:rsid w:val="004D4520"/>
    <w:rsid w:val="004D48EC"/>
    <w:rsid w:val="004D54E1"/>
    <w:rsid w:val="004D6B42"/>
    <w:rsid w:val="004D6BEB"/>
    <w:rsid w:val="004D718A"/>
    <w:rsid w:val="004D77DD"/>
    <w:rsid w:val="004E10BD"/>
    <w:rsid w:val="004E1E44"/>
    <w:rsid w:val="004E20A8"/>
    <w:rsid w:val="004E32AE"/>
    <w:rsid w:val="004E36F7"/>
    <w:rsid w:val="004E3DCD"/>
    <w:rsid w:val="004E484A"/>
    <w:rsid w:val="004E5989"/>
    <w:rsid w:val="004E5B90"/>
    <w:rsid w:val="004E7289"/>
    <w:rsid w:val="004E72E8"/>
    <w:rsid w:val="004E77B5"/>
    <w:rsid w:val="004F04E7"/>
    <w:rsid w:val="004F0B3F"/>
    <w:rsid w:val="004F0B69"/>
    <w:rsid w:val="004F18D3"/>
    <w:rsid w:val="004F2851"/>
    <w:rsid w:val="004F29B8"/>
    <w:rsid w:val="004F3179"/>
    <w:rsid w:val="004F3546"/>
    <w:rsid w:val="004F4621"/>
    <w:rsid w:val="004F4644"/>
    <w:rsid w:val="004F536A"/>
    <w:rsid w:val="004F7313"/>
    <w:rsid w:val="004F7ECE"/>
    <w:rsid w:val="0050035F"/>
    <w:rsid w:val="00500AF3"/>
    <w:rsid w:val="00500E4B"/>
    <w:rsid w:val="00501847"/>
    <w:rsid w:val="00501D20"/>
    <w:rsid w:val="0050250E"/>
    <w:rsid w:val="00502621"/>
    <w:rsid w:val="00503087"/>
    <w:rsid w:val="00506BAF"/>
    <w:rsid w:val="005074B1"/>
    <w:rsid w:val="00510EBC"/>
    <w:rsid w:val="00511540"/>
    <w:rsid w:val="005127BC"/>
    <w:rsid w:val="00512845"/>
    <w:rsid w:val="00513762"/>
    <w:rsid w:val="005138E5"/>
    <w:rsid w:val="00513BC6"/>
    <w:rsid w:val="00513D8D"/>
    <w:rsid w:val="00513FEE"/>
    <w:rsid w:val="005147F4"/>
    <w:rsid w:val="00514907"/>
    <w:rsid w:val="00514956"/>
    <w:rsid w:val="005151B6"/>
    <w:rsid w:val="00515325"/>
    <w:rsid w:val="0051549B"/>
    <w:rsid w:val="005159E7"/>
    <w:rsid w:val="00515AA5"/>
    <w:rsid w:val="005167D3"/>
    <w:rsid w:val="00516B5B"/>
    <w:rsid w:val="005170AE"/>
    <w:rsid w:val="00517449"/>
    <w:rsid w:val="00517A8B"/>
    <w:rsid w:val="00521EA3"/>
    <w:rsid w:val="00521F12"/>
    <w:rsid w:val="00521F4C"/>
    <w:rsid w:val="005228B1"/>
    <w:rsid w:val="00523655"/>
    <w:rsid w:val="00523E1E"/>
    <w:rsid w:val="0052431D"/>
    <w:rsid w:val="005255E8"/>
    <w:rsid w:val="00525751"/>
    <w:rsid w:val="0052582E"/>
    <w:rsid w:val="00525B3B"/>
    <w:rsid w:val="0052664D"/>
    <w:rsid w:val="0052713B"/>
    <w:rsid w:val="005272E0"/>
    <w:rsid w:val="00531777"/>
    <w:rsid w:val="00531B50"/>
    <w:rsid w:val="00532EC6"/>
    <w:rsid w:val="005336F1"/>
    <w:rsid w:val="00536AB4"/>
    <w:rsid w:val="0053755A"/>
    <w:rsid w:val="00542C47"/>
    <w:rsid w:val="00543856"/>
    <w:rsid w:val="00543B6F"/>
    <w:rsid w:val="00543CB2"/>
    <w:rsid w:val="00543CF9"/>
    <w:rsid w:val="005440B6"/>
    <w:rsid w:val="0054488D"/>
    <w:rsid w:val="005450C0"/>
    <w:rsid w:val="00545CBF"/>
    <w:rsid w:val="00546912"/>
    <w:rsid w:val="00547019"/>
    <w:rsid w:val="0054701E"/>
    <w:rsid w:val="00550BC0"/>
    <w:rsid w:val="00550D3D"/>
    <w:rsid w:val="00551F71"/>
    <w:rsid w:val="005526EE"/>
    <w:rsid w:val="00554843"/>
    <w:rsid w:val="005549EA"/>
    <w:rsid w:val="00555E88"/>
    <w:rsid w:val="005568B2"/>
    <w:rsid w:val="005568E4"/>
    <w:rsid w:val="00556909"/>
    <w:rsid w:val="00560985"/>
    <w:rsid w:val="00561EB0"/>
    <w:rsid w:val="00562D8F"/>
    <w:rsid w:val="00563DB5"/>
    <w:rsid w:val="005646BC"/>
    <w:rsid w:val="00564F30"/>
    <w:rsid w:val="00565119"/>
    <w:rsid w:val="00565F06"/>
    <w:rsid w:val="0056653C"/>
    <w:rsid w:val="0056657D"/>
    <w:rsid w:val="00570A9E"/>
    <w:rsid w:val="00572F08"/>
    <w:rsid w:val="00573012"/>
    <w:rsid w:val="00573123"/>
    <w:rsid w:val="00573C5A"/>
    <w:rsid w:val="00573F8A"/>
    <w:rsid w:val="005741B3"/>
    <w:rsid w:val="0057438C"/>
    <w:rsid w:val="0057508A"/>
    <w:rsid w:val="00575277"/>
    <w:rsid w:val="00576A83"/>
    <w:rsid w:val="005772AC"/>
    <w:rsid w:val="00577ED9"/>
    <w:rsid w:val="0058091D"/>
    <w:rsid w:val="00580C96"/>
    <w:rsid w:val="005817A5"/>
    <w:rsid w:val="00581881"/>
    <w:rsid w:val="00582606"/>
    <w:rsid w:val="00583894"/>
    <w:rsid w:val="00583A69"/>
    <w:rsid w:val="005842D9"/>
    <w:rsid w:val="00584A4B"/>
    <w:rsid w:val="00584F3C"/>
    <w:rsid w:val="005855B4"/>
    <w:rsid w:val="00585D6D"/>
    <w:rsid w:val="005864F7"/>
    <w:rsid w:val="00586842"/>
    <w:rsid w:val="00586B96"/>
    <w:rsid w:val="00590206"/>
    <w:rsid w:val="00592302"/>
    <w:rsid w:val="0059378D"/>
    <w:rsid w:val="0059450D"/>
    <w:rsid w:val="005947B5"/>
    <w:rsid w:val="00594BDE"/>
    <w:rsid w:val="00595CF4"/>
    <w:rsid w:val="00596097"/>
    <w:rsid w:val="00597671"/>
    <w:rsid w:val="005A100B"/>
    <w:rsid w:val="005A1375"/>
    <w:rsid w:val="005A1C57"/>
    <w:rsid w:val="005A2321"/>
    <w:rsid w:val="005A369B"/>
    <w:rsid w:val="005A49FD"/>
    <w:rsid w:val="005A61AB"/>
    <w:rsid w:val="005A6286"/>
    <w:rsid w:val="005B01FB"/>
    <w:rsid w:val="005B0C73"/>
    <w:rsid w:val="005B1A34"/>
    <w:rsid w:val="005B1B2A"/>
    <w:rsid w:val="005B234F"/>
    <w:rsid w:val="005B2A8B"/>
    <w:rsid w:val="005B2B70"/>
    <w:rsid w:val="005B38C5"/>
    <w:rsid w:val="005B3D7D"/>
    <w:rsid w:val="005B4164"/>
    <w:rsid w:val="005B454C"/>
    <w:rsid w:val="005B50BD"/>
    <w:rsid w:val="005B5DA0"/>
    <w:rsid w:val="005B6212"/>
    <w:rsid w:val="005B75F2"/>
    <w:rsid w:val="005B7B14"/>
    <w:rsid w:val="005C0112"/>
    <w:rsid w:val="005C0224"/>
    <w:rsid w:val="005C02AC"/>
    <w:rsid w:val="005C15C1"/>
    <w:rsid w:val="005C19A7"/>
    <w:rsid w:val="005C24AF"/>
    <w:rsid w:val="005C31D4"/>
    <w:rsid w:val="005C3F5F"/>
    <w:rsid w:val="005C40C7"/>
    <w:rsid w:val="005D0D41"/>
    <w:rsid w:val="005D2CA9"/>
    <w:rsid w:val="005D2DD9"/>
    <w:rsid w:val="005D571F"/>
    <w:rsid w:val="005D598E"/>
    <w:rsid w:val="005D5D3A"/>
    <w:rsid w:val="005D617A"/>
    <w:rsid w:val="005D6337"/>
    <w:rsid w:val="005D656F"/>
    <w:rsid w:val="005D66A4"/>
    <w:rsid w:val="005D6953"/>
    <w:rsid w:val="005E0046"/>
    <w:rsid w:val="005E111C"/>
    <w:rsid w:val="005E2176"/>
    <w:rsid w:val="005E2318"/>
    <w:rsid w:val="005E2B36"/>
    <w:rsid w:val="005E2BE1"/>
    <w:rsid w:val="005E31B3"/>
    <w:rsid w:val="005E32AC"/>
    <w:rsid w:val="005E4086"/>
    <w:rsid w:val="005E4340"/>
    <w:rsid w:val="005E52F7"/>
    <w:rsid w:val="005E54C5"/>
    <w:rsid w:val="005E6AD4"/>
    <w:rsid w:val="005E70A1"/>
    <w:rsid w:val="005F0B6D"/>
    <w:rsid w:val="005F0EAF"/>
    <w:rsid w:val="005F13E5"/>
    <w:rsid w:val="005F1976"/>
    <w:rsid w:val="005F1F65"/>
    <w:rsid w:val="005F3690"/>
    <w:rsid w:val="005F3FAB"/>
    <w:rsid w:val="005F48F2"/>
    <w:rsid w:val="005F4C13"/>
    <w:rsid w:val="005F5CB9"/>
    <w:rsid w:val="005F5F01"/>
    <w:rsid w:val="005F6109"/>
    <w:rsid w:val="005F68DA"/>
    <w:rsid w:val="005F7212"/>
    <w:rsid w:val="005F7D56"/>
    <w:rsid w:val="00600878"/>
    <w:rsid w:val="00600D8F"/>
    <w:rsid w:val="0060234F"/>
    <w:rsid w:val="006039DF"/>
    <w:rsid w:val="006048D0"/>
    <w:rsid w:val="0060552E"/>
    <w:rsid w:val="006077E9"/>
    <w:rsid w:val="006078F0"/>
    <w:rsid w:val="00607B9A"/>
    <w:rsid w:val="00610680"/>
    <w:rsid w:val="00610860"/>
    <w:rsid w:val="00610AE0"/>
    <w:rsid w:val="00611B13"/>
    <w:rsid w:val="00612EF2"/>
    <w:rsid w:val="0061310A"/>
    <w:rsid w:val="00613181"/>
    <w:rsid w:val="006147A5"/>
    <w:rsid w:val="00615568"/>
    <w:rsid w:val="00615A7B"/>
    <w:rsid w:val="00615C0A"/>
    <w:rsid w:val="00615F04"/>
    <w:rsid w:val="0061729C"/>
    <w:rsid w:val="00617821"/>
    <w:rsid w:val="006204BF"/>
    <w:rsid w:val="00620CDE"/>
    <w:rsid w:val="00621797"/>
    <w:rsid w:val="00622772"/>
    <w:rsid w:val="00622FA5"/>
    <w:rsid w:val="006230C9"/>
    <w:rsid w:val="006233F1"/>
    <w:rsid w:val="006237AC"/>
    <w:rsid w:val="00624548"/>
    <w:rsid w:val="00624A31"/>
    <w:rsid w:val="00624F5F"/>
    <w:rsid w:val="00630309"/>
    <w:rsid w:val="0063058B"/>
    <w:rsid w:val="00631A3F"/>
    <w:rsid w:val="00631E28"/>
    <w:rsid w:val="00632729"/>
    <w:rsid w:val="006345FD"/>
    <w:rsid w:val="00634688"/>
    <w:rsid w:val="0063478C"/>
    <w:rsid w:val="006360EF"/>
    <w:rsid w:val="00636293"/>
    <w:rsid w:val="0064127A"/>
    <w:rsid w:val="00641991"/>
    <w:rsid w:val="00643AD0"/>
    <w:rsid w:val="00643D56"/>
    <w:rsid w:val="00643E5A"/>
    <w:rsid w:val="00643EC5"/>
    <w:rsid w:val="00644B44"/>
    <w:rsid w:val="00644E9C"/>
    <w:rsid w:val="006453BB"/>
    <w:rsid w:val="0064785A"/>
    <w:rsid w:val="00647C07"/>
    <w:rsid w:val="006508B3"/>
    <w:rsid w:val="00651180"/>
    <w:rsid w:val="00651F5B"/>
    <w:rsid w:val="006546E7"/>
    <w:rsid w:val="00655C84"/>
    <w:rsid w:val="00656AE8"/>
    <w:rsid w:val="00656EEF"/>
    <w:rsid w:val="00657F69"/>
    <w:rsid w:val="00660B0A"/>
    <w:rsid w:val="006629E2"/>
    <w:rsid w:val="00662C7E"/>
    <w:rsid w:val="00663170"/>
    <w:rsid w:val="00663370"/>
    <w:rsid w:val="00663A7A"/>
    <w:rsid w:val="006641F1"/>
    <w:rsid w:val="0066502D"/>
    <w:rsid w:val="0066566E"/>
    <w:rsid w:val="00665E4F"/>
    <w:rsid w:val="006670E7"/>
    <w:rsid w:val="006672DF"/>
    <w:rsid w:val="00667EB2"/>
    <w:rsid w:val="00670147"/>
    <w:rsid w:val="006701F7"/>
    <w:rsid w:val="00670BCE"/>
    <w:rsid w:val="00671757"/>
    <w:rsid w:val="00672EF3"/>
    <w:rsid w:val="00673341"/>
    <w:rsid w:val="00673952"/>
    <w:rsid w:val="006740B8"/>
    <w:rsid w:val="00674644"/>
    <w:rsid w:val="006747EE"/>
    <w:rsid w:val="006761FF"/>
    <w:rsid w:val="006767D7"/>
    <w:rsid w:val="00676F10"/>
    <w:rsid w:val="00680524"/>
    <w:rsid w:val="00680539"/>
    <w:rsid w:val="00680813"/>
    <w:rsid w:val="00680D3E"/>
    <w:rsid w:val="006826D6"/>
    <w:rsid w:val="00682BB2"/>
    <w:rsid w:val="0068341E"/>
    <w:rsid w:val="00683895"/>
    <w:rsid w:val="00683ECC"/>
    <w:rsid w:val="00684DA3"/>
    <w:rsid w:val="006866E1"/>
    <w:rsid w:val="00687F7E"/>
    <w:rsid w:val="0069048C"/>
    <w:rsid w:val="006906A0"/>
    <w:rsid w:val="00690B71"/>
    <w:rsid w:val="00690D1C"/>
    <w:rsid w:val="00691443"/>
    <w:rsid w:val="006921EE"/>
    <w:rsid w:val="00692478"/>
    <w:rsid w:val="0069263C"/>
    <w:rsid w:val="00692B34"/>
    <w:rsid w:val="006934F8"/>
    <w:rsid w:val="00693BEA"/>
    <w:rsid w:val="00693E60"/>
    <w:rsid w:val="00694A22"/>
    <w:rsid w:val="00694F2F"/>
    <w:rsid w:val="00695A9E"/>
    <w:rsid w:val="00697248"/>
    <w:rsid w:val="006974F7"/>
    <w:rsid w:val="00697E08"/>
    <w:rsid w:val="006A007F"/>
    <w:rsid w:val="006A0484"/>
    <w:rsid w:val="006A0E42"/>
    <w:rsid w:val="006A16BD"/>
    <w:rsid w:val="006A2643"/>
    <w:rsid w:val="006A2835"/>
    <w:rsid w:val="006A3F6F"/>
    <w:rsid w:val="006A44BB"/>
    <w:rsid w:val="006A4A4F"/>
    <w:rsid w:val="006A4BA7"/>
    <w:rsid w:val="006A5B5C"/>
    <w:rsid w:val="006A5D9D"/>
    <w:rsid w:val="006A6717"/>
    <w:rsid w:val="006B0364"/>
    <w:rsid w:val="006B04BE"/>
    <w:rsid w:val="006B2B5E"/>
    <w:rsid w:val="006B2DDA"/>
    <w:rsid w:val="006B37DB"/>
    <w:rsid w:val="006B3BD9"/>
    <w:rsid w:val="006B408B"/>
    <w:rsid w:val="006B44DD"/>
    <w:rsid w:val="006B4B91"/>
    <w:rsid w:val="006B6630"/>
    <w:rsid w:val="006B70CC"/>
    <w:rsid w:val="006B72DC"/>
    <w:rsid w:val="006C0101"/>
    <w:rsid w:val="006C1832"/>
    <w:rsid w:val="006C27A8"/>
    <w:rsid w:val="006C31BC"/>
    <w:rsid w:val="006C36CE"/>
    <w:rsid w:val="006C3DE4"/>
    <w:rsid w:val="006C5C8B"/>
    <w:rsid w:val="006C6D7C"/>
    <w:rsid w:val="006D130C"/>
    <w:rsid w:val="006D1367"/>
    <w:rsid w:val="006D1457"/>
    <w:rsid w:val="006D3742"/>
    <w:rsid w:val="006D37F3"/>
    <w:rsid w:val="006D3BD1"/>
    <w:rsid w:val="006D6527"/>
    <w:rsid w:val="006D66E6"/>
    <w:rsid w:val="006D6C22"/>
    <w:rsid w:val="006D708A"/>
    <w:rsid w:val="006D71BB"/>
    <w:rsid w:val="006D7465"/>
    <w:rsid w:val="006D75D1"/>
    <w:rsid w:val="006E002D"/>
    <w:rsid w:val="006E0F8F"/>
    <w:rsid w:val="006E199C"/>
    <w:rsid w:val="006E24FE"/>
    <w:rsid w:val="006E2E78"/>
    <w:rsid w:val="006E41B3"/>
    <w:rsid w:val="006E4522"/>
    <w:rsid w:val="006E59F6"/>
    <w:rsid w:val="006F0151"/>
    <w:rsid w:val="006F04FF"/>
    <w:rsid w:val="006F2EAA"/>
    <w:rsid w:val="006F469F"/>
    <w:rsid w:val="006F5408"/>
    <w:rsid w:val="006F60FF"/>
    <w:rsid w:val="006F62EC"/>
    <w:rsid w:val="006F6531"/>
    <w:rsid w:val="006F77AA"/>
    <w:rsid w:val="007003E5"/>
    <w:rsid w:val="007007AA"/>
    <w:rsid w:val="00700A08"/>
    <w:rsid w:val="00700BFE"/>
    <w:rsid w:val="00701EE8"/>
    <w:rsid w:val="00702904"/>
    <w:rsid w:val="00702911"/>
    <w:rsid w:val="0070319E"/>
    <w:rsid w:val="00703E87"/>
    <w:rsid w:val="007058E0"/>
    <w:rsid w:val="007068FA"/>
    <w:rsid w:val="00706C0C"/>
    <w:rsid w:val="0070704E"/>
    <w:rsid w:val="00707C82"/>
    <w:rsid w:val="00710006"/>
    <w:rsid w:val="00710085"/>
    <w:rsid w:val="00710882"/>
    <w:rsid w:val="00711003"/>
    <w:rsid w:val="00711064"/>
    <w:rsid w:val="007121F1"/>
    <w:rsid w:val="00713FE5"/>
    <w:rsid w:val="0071439A"/>
    <w:rsid w:val="007145CE"/>
    <w:rsid w:val="00715E3B"/>
    <w:rsid w:val="007174CF"/>
    <w:rsid w:val="00717925"/>
    <w:rsid w:val="0072082D"/>
    <w:rsid w:val="00720836"/>
    <w:rsid w:val="00720EA2"/>
    <w:rsid w:val="00720FFB"/>
    <w:rsid w:val="0072100D"/>
    <w:rsid w:val="0072229F"/>
    <w:rsid w:val="00722DB0"/>
    <w:rsid w:val="00723602"/>
    <w:rsid w:val="007238B7"/>
    <w:rsid w:val="007246A2"/>
    <w:rsid w:val="00725085"/>
    <w:rsid w:val="00725197"/>
    <w:rsid w:val="007256CE"/>
    <w:rsid w:val="007257C0"/>
    <w:rsid w:val="007308C3"/>
    <w:rsid w:val="00730BB0"/>
    <w:rsid w:val="007318F7"/>
    <w:rsid w:val="0073213D"/>
    <w:rsid w:val="00734D5A"/>
    <w:rsid w:val="0073575C"/>
    <w:rsid w:val="007357C3"/>
    <w:rsid w:val="00736802"/>
    <w:rsid w:val="0073711C"/>
    <w:rsid w:val="0073771B"/>
    <w:rsid w:val="00741B34"/>
    <w:rsid w:val="00741B3E"/>
    <w:rsid w:val="00742481"/>
    <w:rsid w:val="0074270A"/>
    <w:rsid w:val="007427C3"/>
    <w:rsid w:val="0074398C"/>
    <w:rsid w:val="007441BF"/>
    <w:rsid w:val="007450FA"/>
    <w:rsid w:val="007472BC"/>
    <w:rsid w:val="00747C90"/>
    <w:rsid w:val="007506B6"/>
    <w:rsid w:val="00750812"/>
    <w:rsid w:val="0075108F"/>
    <w:rsid w:val="007529C8"/>
    <w:rsid w:val="007531C4"/>
    <w:rsid w:val="00753273"/>
    <w:rsid w:val="00755400"/>
    <w:rsid w:val="0075573F"/>
    <w:rsid w:val="00756457"/>
    <w:rsid w:val="00756482"/>
    <w:rsid w:val="00756E05"/>
    <w:rsid w:val="00757935"/>
    <w:rsid w:val="007601D8"/>
    <w:rsid w:val="007602D3"/>
    <w:rsid w:val="00761946"/>
    <w:rsid w:val="007619F8"/>
    <w:rsid w:val="00761DF2"/>
    <w:rsid w:val="00762295"/>
    <w:rsid w:val="00762565"/>
    <w:rsid w:val="007626F1"/>
    <w:rsid w:val="007629D7"/>
    <w:rsid w:val="00763041"/>
    <w:rsid w:val="007639B4"/>
    <w:rsid w:val="00763BF1"/>
    <w:rsid w:val="00765BA4"/>
    <w:rsid w:val="00766072"/>
    <w:rsid w:val="00766F19"/>
    <w:rsid w:val="007679BD"/>
    <w:rsid w:val="00770BA5"/>
    <w:rsid w:val="007710A3"/>
    <w:rsid w:val="00771529"/>
    <w:rsid w:val="007717F5"/>
    <w:rsid w:val="00771835"/>
    <w:rsid w:val="007729B1"/>
    <w:rsid w:val="00772A22"/>
    <w:rsid w:val="00773F12"/>
    <w:rsid w:val="00774201"/>
    <w:rsid w:val="007743A5"/>
    <w:rsid w:val="007744A5"/>
    <w:rsid w:val="007750A5"/>
    <w:rsid w:val="00776295"/>
    <w:rsid w:val="00777325"/>
    <w:rsid w:val="00777449"/>
    <w:rsid w:val="00777C69"/>
    <w:rsid w:val="007801D6"/>
    <w:rsid w:val="00780477"/>
    <w:rsid w:val="00780EE3"/>
    <w:rsid w:val="00781B91"/>
    <w:rsid w:val="007821AA"/>
    <w:rsid w:val="00783ECA"/>
    <w:rsid w:val="0078440D"/>
    <w:rsid w:val="00784BF3"/>
    <w:rsid w:val="007859F9"/>
    <w:rsid w:val="00785A17"/>
    <w:rsid w:val="00786744"/>
    <w:rsid w:val="00791AEF"/>
    <w:rsid w:val="00791E7E"/>
    <w:rsid w:val="00791E95"/>
    <w:rsid w:val="0079217B"/>
    <w:rsid w:val="00792734"/>
    <w:rsid w:val="00792EB5"/>
    <w:rsid w:val="007933F2"/>
    <w:rsid w:val="00793858"/>
    <w:rsid w:val="007946AB"/>
    <w:rsid w:val="00795913"/>
    <w:rsid w:val="00795D9E"/>
    <w:rsid w:val="00795E9B"/>
    <w:rsid w:val="0079662D"/>
    <w:rsid w:val="007974D4"/>
    <w:rsid w:val="00797857"/>
    <w:rsid w:val="007A0270"/>
    <w:rsid w:val="007A03D6"/>
    <w:rsid w:val="007A09B2"/>
    <w:rsid w:val="007A0EBC"/>
    <w:rsid w:val="007A10EC"/>
    <w:rsid w:val="007A1570"/>
    <w:rsid w:val="007A1CAE"/>
    <w:rsid w:val="007A2B3E"/>
    <w:rsid w:val="007A2E58"/>
    <w:rsid w:val="007A464E"/>
    <w:rsid w:val="007A47B6"/>
    <w:rsid w:val="007A483E"/>
    <w:rsid w:val="007A5750"/>
    <w:rsid w:val="007A6419"/>
    <w:rsid w:val="007A6A42"/>
    <w:rsid w:val="007A6FD4"/>
    <w:rsid w:val="007A7062"/>
    <w:rsid w:val="007A72C3"/>
    <w:rsid w:val="007A733C"/>
    <w:rsid w:val="007B00FF"/>
    <w:rsid w:val="007B0258"/>
    <w:rsid w:val="007B0362"/>
    <w:rsid w:val="007B108F"/>
    <w:rsid w:val="007B15BD"/>
    <w:rsid w:val="007B1A58"/>
    <w:rsid w:val="007B1BEC"/>
    <w:rsid w:val="007B2994"/>
    <w:rsid w:val="007B29E6"/>
    <w:rsid w:val="007B2D32"/>
    <w:rsid w:val="007B2E82"/>
    <w:rsid w:val="007B33B1"/>
    <w:rsid w:val="007B3D5B"/>
    <w:rsid w:val="007B4A53"/>
    <w:rsid w:val="007B56A9"/>
    <w:rsid w:val="007B5E71"/>
    <w:rsid w:val="007B6071"/>
    <w:rsid w:val="007B61AD"/>
    <w:rsid w:val="007B6E8A"/>
    <w:rsid w:val="007B7BFA"/>
    <w:rsid w:val="007B7DCA"/>
    <w:rsid w:val="007C098E"/>
    <w:rsid w:val="007C0EB5"/>
    <w:rsid w:val="007C2022"/>
    <w:rsid w:val="007C3BF1"/>
    <w:rsid w:val="007C42EE"/>
    <w:rsid w:val="007C5F14"/>
    <w:rsid w:val="007C6439"/>
    <w:rsid w:val="007C7645"/>
    <w:rsid w:val="007C7B43"/>
    <w:rsid w:val="007D0144"/>
    <w:rsid w:val="007D17F5"/>
    <w:rsid w:val="007D19E0"/>
    <w:rsid w:val="007D23A2"/>
    <w:rsid w:val="007D37D2"/>
    <w:rsid w:val="007D385B"/>
    <w:rsid w:val="007D3898"/>
    <w:rsid w:val="007D3F5D"/>
    <w:rsid w:val="007D50F6"/>
    <w:rsid w:val="007D559A"/>
    <w:rsid w:val="007D5892"/>
    <w:rsid w:val="007D5952"/>
    <w:rsid w:val="007D596E"/>
    <w:rsid w:val="007D59AB"/>
    <w:rsid w:val="007D6554"/>
    <w:rsid w:val="007D6A2A"/>
    <w:rsid w:val="007E1469"/>
    <w:rsid w:val="007E18B7"/>
    <w:rsid w:val="007E1B20"/>
    <w:rsid w:val="007E23C1"/>
    <w:rsid w:val="007E28A9"/>
    <w:rsid w:val="007E390C"/>
    <w:rsid w:val="007E3ACB"/>
    <w:rsid w:val="007E3B59"/>
    <w:rsid w:val="007E41B8"/>
    <w:rsid w:val="007E58AA"/>
    <w:rsid w:val="007E5A5B"/>
    <w:rsid w:val="007E5B97"/>
    <w:rsid w:val="007E60C9"/>
    <w:rsid w:val="007E697E"/>
    <w:rsid w:val="007E7829"/>
    <w:rsid w:val="007E7974"/>
    <w:rsid w:val="007E7E81"/>
    <w:rsid w:val="007F13B1"/>
    <w:rsid w:val="007F1BCF"/>
    <w:rsid w:val="007F1FB8"/>
    <w:rsid w:val="007F1FEB"/>
    <w:rsid w:val="007F2421"/>
    <w:rsid w:val="007F2B24"/>
    <w:rsid w:val="007F2D57"/>
    <w:rsid w:val="007F3C10"/>
    <w:rsid w:val="007F3E83"/>
    <w:rsid w:val="007F4616"/>
    <w:rsid w:val="007F487E"/>
    <w:rsid w:val="007F4CF1"/>
    <w:rsid w:val="007F5760"/>
    <w:rsid w:val="007F592E"/>
    <w:rsid w:val="00801209"/>
    <w:rsid w:val="00801511"/>
    <w:rsid w:val="00802513"/>
    <w:rsid w:val="00803002"/>
    <w:rsid w:val="0080321A"/>
    <w:rsid w:val="00805813"/>
    <w:rsid w:val="0080697F"/>
    <w:rsid w:val="008071D3"/>
    <w:rsid w:val="008073CC"/>
    <w:rsid w:val="008102C0"/>
    <w:rsid w:val="0081063F"/>
    <w:rsid w:val="0081070F"/>
    <w:rsid w:val="0081147C"/>
    <w:rsid w:val="00812324"/>
    <w:rsid w:val="0081304A"/>
    <w:rsid w:val="00813050"/>
    <w:rsid w:val="0081360B"/>
    <w:rsid w:val="00813956"/>
    <w:rsid w:val="00814D95"/>
    <w:rsid w:val="0081557D"/>
    <w:rsid w:val="008157CC"/>
    <w:rsid w:val="00815985"/>
    <w:rsid w:val="00815B57"/>
    <w:rsid w:val="0081640A"/>
    <w:rsid w:val="008165AB"/>
    <w:rsid w:val="00816660"/>
    <w:rsid w:val="00816885"/>
    <w:rsid w:val="0081709E"/>
    <w:rsid w:val="00817921"/>
    <w:rsid w:val="008228C5"/>
    <w:rsid w:val="00824CCD"/>
    <w:rsid w:val="00825000"/>
    <w:rsid w:val="008253D2"/>
    <w:rsid w:val="00826210"/>
    <w:rsid w:val="00826360"/>
    <w:rsid w:val="008267C6"/>
    <w:rsid w:val="00830F98"/>
    <w:rsid w:val="0083100A"/>
    <w:rsid w:val="008311D5"/>
    <w:rsid w:val="008319C0"/>
    <w:rsid w:val="00832623"/>
    <w:rsid w:val="00833C14"/>
    <w:rsid w:val="00834A2F"/>
    <w:rsid w:val="00834F42"/>
    <w:rsid w:val="00835037"/>
    <w:rsid w:val="0083586F"/>
    <w:rsid w:val="008367BF"/>
    <w:rsid w:val="00836DEA"/>
    <w:rsid w:val="00836EA9"/>
    <w:rsid w:val="008374CC"/>
    <w:rsid w:val="008412A8"/>
    <w:rsid w:val="008412EC"/>
    <w:rsid w:val="00841B8B"/>
    <w:rsid w:val="0084324A"/>
    <w:rsid w:val="00844970"/>
    <w:rsid w:val="00844F09"/>
    <w:rsid w:val="008455A7"/>
    <w:rsid w:val="0084586C"/>
    <w:rsid w:val="00846071"/>
    <w:rsid w:val="008463ED"/>
    <w:rsid w:val="0084640E"/>
    <w:rsid w:val="008500F4"/>
    <w:rsid w:val="00850516"/>
    <w:rsid w:val="008509D3"/>
    <w:rsid w:val="00850D62"/>
    <w:rsid w:val="0085102D"/>
    <w:rsid w:val="0085306D"/>
    <w:rsid w:val="00853CA3"/>
    <w:rsid w:val="00854F76"/>
    <w:rsid w:val="008559EE"/>
    <w:rsid w:val="008562DB"/>
    <w:rsid w:val="0085695F"/>
    <w:rsid w:val="00856BF3"/>
    <w:rsid w:val="0085787E"/>
    <w:rsid w:val="008579A7"/>
    <w:rsid w:val="00857A10"/>
    <w:rsid w:val="00860044"/>
    <w:rsid w:val="00860218"/>
    <w:rsid w:val="0086099E"/>
    <w:rsid w:val="00861F94"/>
    <w:rsid w:val="00862117"/>
    <w:rsid w:val="00862877"/>
    <w:rsid w:val="008632B6"/>
    <w:rsid w:val="00863574"/>
    <w:rsid w:val="00863B2C"/>
    <w:rsid w:val="00864562"/>
    <w:rsid w:val="00865DAE"/>
    <w:rsid w:val="00865E0B"/>
    <w:rsid w:val="008678DD"/>
    <w:rsid w:val="00867F1A"/>
    <w:rsid w:val="0087010E"/>
    <w:rsid w:val="008703F7"/>
    <w:rsid w:val="00872E4A"/>
    <w:rsid w:val="008748E9"/>
    <w:rsid w:val="008751F0"/>
    <w:rsid w:val="00875FF6"/>
    <w:rsid w:val="00876011"/>
    <w:rsid w:val="00876534"/>
    <w:rsid w:val="008767E5"/>
    <w:rsid w:val="008768FC"/>
    <w:rsid w:val="00881643"/>
    <w:rsid w:val="008818A5"/>
    <w:rsid w:val="00881E05"/>
    <w:rsid w:val="0088206C"/>
    <w:rsid w:val="00882910"/>
    <w:rsid w:val="00882C4D"/>
    <w:rsid w:val="00882E00"/>
    <w:rsid w:val="00883F49"/>
    <w:rsid w:val="00884022"/>
    <w:rsid w:val="00885424"/>
    <w:rsid w:val="008857B5"/>
    <w:rsid w:val="0088725B"/>
    <w:rsid w:val="008877EF"/>
    <w:rsid w:val="00887ADD"/>
    <w:rsid w:val="00890FD2"/>
    <w:rsid w:val="008920C6"/>
    <w:rsid w:val="00892190"/>
    <w:rsid w:val="008922A3"/>
    <w:rsid w:val="008924D0"/>
    <w:rsid w:val="00892684"/>
    <w:rsid w:val="00893E6A"/>
    <w:rsid w:val="0089499B"/>
    <w:rsid w:val="00894B29"/>
    <w:rsid w:val="00894C92"/>
    <w:rsid w:val="00896EF4"/>
    <w:rsid w:val="00897083"/>
    <w:rsid w:val="008A0146"/>
    <w:rsid w:val="008A039D"/>
    <w:rsid w:val="008A05BC"/>
    <w:rsid w:val="008A0F0D"/>
    <w:rsid w:val="008A12E4"/>
    <w:rsid w:val="008A2258"/>
    <w:rsid w:val="008A338A"/>
    <w:rsid w:val="008A3850"/>
    <w:rsid w:val="008A451B"/>
    <w:rsid w:val="008A4E14"/>
    <w:rsid w:val="008A50B5"/>
    <w:rsid w:val="008A616D"/>
    <w:rsid w:val="008A64AB"/>
    <w:rsid w:val="008A6906"/>
    <w:rsid w:val="008A6B61"/>
    <w:rsid w:val="008A78DD"/>
    <w:rsid w:val="008A7E3D"/>
    <w:rsid w:val="008B0001"/>
    <w:rsid w:val="008B0E3B"/>
    <w:rsid w:val="008B1A10"/>
    <w:rsid w:val="008B3B1C"/>
    <w:rsid w:val="008B3EFC"/>
    <w:rsid w:val="008B49EE"/>
    <w:rsid w:val="008B7447"/>
    <w:rsid w:val="008C0143"/>
    <w:rsid w:val="008C0FC0"/>
    <w:rsid w:val="008C1657"/>
    <w:rsid w:val="008C2B28"/>
    <w:rsid w:val="008C3EE3"/>
    <w:rsid w:val="008C4098"/>
    <w:rsid w:val="008C782F"/>
    <w:rsid w:val="008D0378"/>
    <w:rsid w:val="008D09B9"/>
    <w:rsid w:val="008D17DF"/>
    <w:rsid w:val="008D1D77"/>
    <w:rsid w:val="008D1D8C"/>
    <w:rsid w:val="008D35FF"/>
    <w:rsid w:val="008D37F6"/>
    <w:rsid w:val="008D395C"/>
    <w:rsid w:val="008D4111"/>
    <w:rsid w:val="008D6281"/>
    <w:rsid w:val="008D6340"/>
    <w:rsid w:val="008D73A0"/>
    <w:rsid w:val="008D73A9"/>
    <w:rsid w:val="008D756E"/>
    <w:rsid w:val="008D787B"/>
    <w:rsid w:val="008E00D0"/>
    <w:rsid w:val="008E0430"/>
    <w:rsid w:val="008E1014"/>
    <w:rsid w:val="008E15FD"/>
    <w:rsid w:val="008E17A0"/>
    <w:rsid w:val="008E2114"/>
    <w:rsid w:val="008E2AA4"/>
    <w:rsid w:val="008E387B"/>
    <w:rsid w:val="008E3F5C"/>
    <w:rsid w:val="008E3F77"/>
    <w:rsid w:val="008E4433"/>
    <w:rsid w:val="008E4AE9"/>
    <w:rsid w:val="008E564E"/>
    <w:rsid w:val="008E5CB8"/>
    <w:rsid w:val="008E61A7"/>
    <w:rsid w:val="008F0E1F"/>
    <w:rsid w:val="008F1F70"/>
    <w:rsid w:val="008F21BE"/>
    <w:rsid w:val="008F29F7"/>
    <w:rsid w:val="008F340C"/>
    <w:rsid w:val="008F45A4"/>
    <w:rsid w:val="008F52C9"/>
    <w:rsid w:val="008F5FD2"/>
    <w:rsid w:val="008F6695"/>
    <w:rsid w:val="008F6B63"/>
    <w:rsid w:val="008F7C10"/>
    <w:rsid w:val="008F7DEF"/>
    <w:rsid w:val="00900608"/>
    <w:rsid w:val="00900A4E"/>
    <w:rsid w:val="00900AEE"/>
    <w:rsid w:val="009022B8"/>
    <w:rsid w:val="00903023"/>
    <w:rsid w:val="00903E8E"/>
    <w:rsid w:val="0090420A"/>
    <w:rsid w:val="00905184"/>
    <w:rsid w:val="0090526D"/>
    <w:rsid w:val="00905EB7"/>
    <w:rsid w:val="00906BB8"/>
    <w:rsid w:val="00907A9A"/>
    <w:rsid w:val="009105B6"/>
    <w:rsid w:val="00911860"/>
    <w:rsid w:val="00911900"/>
    <w:rsid w:val="00911B7A"/>
    <w:rsid w:val="00911ED5"/>
    <w:rsid w:val="0091316D"/>
    <w:rsid w:val="009138D9"/>
    <w:rsid w:val="00913CF1"/>
    <w:rsid w:val="00914154"/>
    <w:rsid w:val="009157AE"/>
    <w:rsid w:val="009203BD"/>
    <w:rsid w:val="009203F0"/>
    <w:rsid w:val="00920A79"/>
    <w:rsid w:val="00921CDB"/>
    <w:rsid w:val="0092370F"/>
    <w:rsid w:val="00923EF2"/>
    <w:rsid w:val="00924311"/>
    <w:rsid w:val="009243E8"/>
    <w:rsid w:val="00924B48"/>
    <w:rsid w:val="00924D9B"/>
    <w:rsid w:val="0092597B"/>
    <w:rsid w:val="00926410"/>
    <w:rsid w:val="009265AA"/>
    <w:rsid w:val="009265C3"/>
    <w:rsid w:val="00927243"/>
    <w:rsid w:val="0092771F"/>
    <w:rsid w:val="00930388"/>
    <w:rsid w:val="00932194"/>
    <w:rsid w:val="009328EC"/>
    <w:rsid w:val="00933D7D"/>
    <w:rsid w:val="00934EAA"/>
    <w:rsid w:val="00935336"/>
    <w:rsid w:val="00935650"/>
    <w:rsid w:val="00935AD5"/>
    <w:rsid w:val="00935D73"/>
    <w:rsid w:val="00935FA2"/>
    <w:rsid w:val="00936926"/>
    <w:rsid w:val="009373A1"/>
    <w:rsid w:val="009378CC"/>
    <w:rsid w:val="00937D5C"/>
    <w:rsid w:val="00940349"/>
    <w:rsid w:val="0094039D"/>
    <w:rsid w:val="00940660"/>
    <w:rsid w:val="009407D0"/>
    <w:rsid w:val="00940A1B"/>
    <w:rsid w:val="00940FC0"/>
    <w:rsid w:val="00941226"/>
    <w:rsid w:val="00941ACA"/>
    <w:rsid w:val="009432A4"/>
    <w:rsid w:val="00943CCD"/>
    <w:rsid w:val="009450DC"/>
    <w:rsid w:val="00945C48"/>
    <w:rsid w:val="00945E7A"/>
    <w:rsid w:val="00946068"/>
    <w:rsid w:val="0094698C"/>
    <w:rsid w:val="00947373"/>
    <w:rsid w:val="00947D7D"/>
    <w:rsid w:val="00951136"/>
    <w:rsid w:val="00952981"/>
    <w:rsid w:val="0095412D"/>
    <w:rsid w:val="009541F3"/>
    <w:rsid w:val="0095479F"/>
    <w:rsid w:val="00954E7C"/>
    <w:rsid w:val="00955A1C"/>
    <w:rsid w:val="00956408"/>
    <w:rsid w:val="00957140"/>
    <w:rsid w:val="00957722"/>
    <w:rsid w:val="00957904"/>
    <w:rsid w:val="009602FB"/>
    <w:rsid w:val="009603C0"/>
    <w:rsid w:val="0096054F"/>
    <w:rsid w:val="0096184E"/>
    <w:rsid w:val="00962C19"/>
    <w:rsid w:val="0096302F"/>
    <w:rsid w:val="009650A7"/>
    <w:rsid w:val="0096529F"/>
    <w:rsid w:val="0096660C"/>
    <w:rsid w:val="00966B0E"/>
    <w:rsid w:val="00966D1E"/>
    <w:rsid w:val="009677AA"/>
    <w:rsid w:val="009705CE"/>
    <w:rsid w:val="00970739"/>
    <w:rsid w:val="0097126B"/>
    <w:rsid w:val="00971B02"/>
    <w:rsid w:val="00971F78"/>
    <w:rsid w:val="00972CAB"/>
    <w:rsid w:val="00973450"/>
    <w:rsid w:val="0097371D"/>
    <w:rsid w:val="009739CF"/>
    <w:rsid w:val="00973CB2"/>
    <w:rsid w:val="009748F3"/>
    <w:rsid w:val="00974B82"/>
    <w:rsid w:val="0097614E"/>
    <w:rsid w:val="00976593"/>
    <w:rsid w:val="00976833"/>
    <w:rsid w:val="009775AE"/>
    <w:rsid w:val="009807A7"/>
    <w:rsid w:val="00980EB4"/>
    <w:rsid w:val="00981109"/>
    <w:rsid w:val="0098112F"/>
    <w:rsid w:val="009811C9"/>
    <w:rsid w:val="009845F6"/>
    <w:rsid w:val="0098509F"/>
    <w:rsid w:val="009859EB"/>
    <w:rsid w:val="00986286"/>
    <w:rsid w:val="00986F66"/>
    <w:rsid w:val="00987B3B"/>
    <w:rsid w:val="00990BB6"/>
    <w:rsid w:val="00990C72"/>
    <w:rsid w:val="00991764"/>
    <w:rsid w:val="00991AB0"/>
    <w:rsid w:val="00991F1F"/>
    <w:rsid w:val="009936AF"/>
    <w:rsid w:val="00994394"/>
    <w:rsid w:val="00995460"/>
    <w:rsid w:val="00995BD5"/>
    <w:rsid w:val="0099613C"/>
    <w:rsid w:val="0099693E"/>
    <w:rsid w:val="00996B2B"/>
    <w:rsid w:val="00996D70"/>
    <w:rsid w:val="00997398"/>
    <w:rsid w:val="00997A81"/>
    <w:rsid w:val="009A004F"/>
    <w:rsid w:val="009A1E4A"/>
    <w:rsid w:val="009A1EAE"/>
    <w:rsid w:val="009A35CC"/>
    <w:rsid w:val="009A3DF1"/>
    <w:rsid w:val="009A4FE6"/>
    <w:rsid w:val="009A76CA"/>
    <w:rsid w:val="009B092C"/>
    <w:rsid w:val="009B0F82"/>
    <w:rsid w:val="009B1889"/>
    <w:rsid w:val="009B3504"/>
    <w:rsid w:val="009B35E4"/>
    <w:rsid w:val="009B3748"/>
    <w:rsid w:val="009B3821"/>
    <w:rsid w:val="009B3997"/>
    <w:rsid w:val="009B4742"/>
    <w:rsid w:val="009B4B50"/>
    <w:rsid w:val="009B4FF7"/>
    <w:rsid w:val="009B5483"/>
    <w:rsid w:val="009B5F60"/>
    <w:rsid w:val="009B6BB5"/>
    <w:rsid w:val="009B72DE"/>
    <w:rsid w:val="009B7A1C"/>
    <w:rsid w:val="009C03CB"/>
    <w:rsid w:val="009C10C8"/>
    <w:rsid w:val="009C1B4C"/>
    <w:rsid w:val="009C2472"/>
    <w:rsid w:val="009C27C9"/>
    <w:rsid w:val="009C2ABA"/>
    <w:rsid w:val="009C32C9"/>
    <w:rsid w:val="009C410B"/>
    <w:rsid w:val="009C4AAD"/>
    <w:rsid w:val="009C5A15"/>
    <w:rsid w:val="009C5A3B"/>
    <w:rsid w:val="009C66C0"/>
    <w:rsid w:val="009C75DA"/>
    <w:rsid w:val="009D0678"/>
    <w:rsid w:val="009D0A09"/>
    <w:rsid w:val="009D0C14"/>
    <w:rsid w:val="009D14A3"/>
    <w:rsid w:val="009D2856"/>
    <w:rsid w:val="009D2B08"/>
    <w:rsid w:val="009D33BD"/>
    <w:rsid w:val="009D373B"/>
    <w:rsid w:val="009D392D"/>
    <w:rsid w:val="009D427D"/>
    <w:rsid w:val="009D456B"/>
    <w:rsid w:val="009D5142"/>
    <w:rsid w:val="009D53E0"/>
    <w:rsid w:val="009D5805"/>
    <w:rsid w:val="009E04F6"/>
    <w:rsid w:val="009E081D"/>
    <w:rsid w:val="009E0B31"/>
    <w:rsid w:val="009E0D91"/>
    <w:rsid w:val="009E0EA9"/>
    <w:rsid w:val="009E288B"/>
    <w:rsid w:val="009E2A8A"/>
    <w:rsid w:val="009E3305"/>
    <w:rsid w:val="009E3E0A"/>
    <w:rsid w:val="009E43D8"/>
    <w:rsid w:val="009E49F4"/>
    <w:rsid w:val="009E4B57"/>
    <w:rsid w:val="009E53F0"/>
    <w:rsid w:val="009E5430"/>
    <w:rsid w:val="009E695A"/>
    <w:rsid w:val="009E6BF2"/>
    <w:rsid w:val="009E7315"/>
    <w:rsid w:val="009F12C9"/>
    <w:rsid w:val="009F2940"/>
    <w:rsid w:val="009F38C5"/>
    <w:rsid w:val="009F508C"/>
    <w:rsid w:val="009F5245"/>
    <w:rsid w:val="009F5467"/>
    <w:rsid w:val="009F5DA5"/>
    <w:rsid w:val="009F5EF3"/>
    <w:rsid w:val="009F6978"/>
    <w:rsid w:val="00A0043A"/>
    <w:rsid w:val="00A00CCD"/>
    <w:rsid w:val="00A02290"/>
    <w:rsid w:val="00A02895"/>
    <w:rsid w:val="00A02AED"/>
    <w:rsid w:val="00A03B23"/>
    <w:rsid w:val="00A04084"/>
    <w:rsid w:val="00A04A71"/>
    <w:rsid w:val="00A05108"/>
    <w:rsid w:val="00A054DB"/>
    <w:rsid w:val="00A07885"/>
    <w:rsid w:val="00A10139"/>
    <w:rsid w:val="00A107DC"/>
    <w:rsid w:val="00A11047"/>
    <w:rsid w:val="00A11215"/>
    <w:rsid w:val="00A112CA"/>
    <w:rsid w:val="00A13195"/>
    <w:rsid w:val="00A1456E"/>
    <w:rsid w:val="00A147E4"/>
    <w:rsid w:val="00A150D2"/>
    <w:rsid w:val="00A164D0"/>
    <w:rsid w:val="00A21032"/>
    <w:rsid w:val="00A2190B"/>
    <w:rsid w:val="00A220A9"/>
    <w:rsid w:val="00A22782"/>
    <w:rsid w:val="00A23CFD"/>
    <w:rsid w:val="00A247A3"/>
    <w:rsid w:val="00A249EE"/>
    <w:rsid w:val="00A2587D"/>
    <w:rsid w:val="00A2588E"/>
    <w:rsid w:val="00A2598B"/>
    <w:rsid w:val="00A25A1A"/>
    <w:rsid w:val="00A25CB1"/>
    <w:rsid w:val="00A26233"/>
    <w:rsid w:val="00A26FC5"/>
    <w:rsid w:val="00A30060"/>
    <w:rsid w:val="00A306B1"/>
    <w:rsid w:val="00A31282"/>
    <w:rsid w:val="00A313CA"/>
    <w:rsid w:val="00A31EE1"/>
    <w:rsid w:val="00A329BF"/>
    <w:rsid w:val="00A3334E"/>
    <w:rsid w:val="00A34163"/>
    <w:rsid w:val="00A34D3E"/>
    <w:rsid w:val="00A36C6A"/>
    <w:rsid w:val="00A4037E"/>
    <w:rsid w:val="00A40728"/>
    <w:rsid w:val="00A4115B"/>
    <w:rsid w:val="00A417F3"/>
    <w:rsid w:val="00A41D1E"/>
    <w:rsid w:val="00A43614"/>
    <w:rsid w:val="00A43C8D"/>
    <w:rsid w:val="00A44BB3"/>
    <w:rsid w:val="00A45217"/>
    <w:rsid w:val="00A45647"/>
    <w:rsid w:val="00A46A35"/>
    <w:rsid w:val="00A46EF8"/>
    <w:rsid w:val="00A51DCA"/>
    <w:rsid w:val="00A54008"/>
    <w:rsid w:val="00A54F65"/>
    <w:rsid w:val="00A559BA"/>
    <w:rsid w:val="00A55BC8"/>
    <w:rsid w:val="00A55F71"/>
    <w:rsid w:val="00A560BB"/>
    <w:rsid w:val="00A561EE"/>
    <w:rsid w:val="00A57340"/>
    <w:rsid w:val="00A60B92"/>
    <w:rsid w:val="00A612FC"/>
    <w:rsid w:val="00A61BA5"/>
    <w:rsid w:val="00A6225D"/>
    <w:rsid w:val="00A6268E"/>
    <w:rsid w:val="00A62B64"/>
    <w:rsid w:val="00A62FC8"/>
    <w:rsid w:val="00A64E15"/>
    <w:rsid w:val="00A6522A"/>
    <w:rsid w:val="00A65B6D"/>
    <w:rsid w:val="00A65C4D"/>
    <w:rsid w:val="00A67153"/>
    <w:rsid w:val="00A7078E"/>
    <w:rsid w:val="00A70E53"/>
    <w:rsid w:val="00A70F67"/>
    <w:rsid w:val="00A71D4B"/>
    <w:rsid w:val="00A721BA"/>
    <w:rsid w:val="00A73135"/>
    <w:rsid w:val="00A733E8"/>
    <w:rsid w:val="00A73BFC"/>
    <w:rsid w:val="00A7434C"/>
    <w:rsid w:val="00A75102"/>
    <w:rsid w:val="00A752F0"/>
    <w:rsid w:val="00A754E2"/>
    <w:rsid w:val="00A75CAD"/>
    <w:rsid w:val="00A763D4"/>
    <w:rsid w:val="00A76630"/>
    <w:rsid w:val="00A7737E"/>
    <w:rsid w:val="00A775F8"/>
    <w:rsid w:val="00A77B8D"/>
    <w:rsid w:val="00A77C21"/>
    <w:rsid w:val="00A803E9"/>
    <w:rsid w:val="00A80424"/>
    <w:rsid w:val="00A81BCB"/>
    <w:rsid w:val="00A829F6"/>
    <w:rsid w:val="00A836F0"/>
    <w:rsid w:val="00A845C6"/>
    <w:rsid w:val="00A85B7E"/>
    <w:rsid w:val="00A8651E"/>
    <w:rsid w:val="00A86EAC"/>
    <w:rsid w:val="00A87B02"/>
    <w:rsid w:val="00A9032F"/>
    <w:rsid w:val="00A91E46"/>
    <w:rsid w:val="00A92DEC"/>
    <w:rsid w:val="00A93647"/>
    <w:rsid w:val="00A93F14"/>
    <w:rsid w:val="00A9404F"/>
    <w:rsid w:val="00A94F07"/>
    <w:rsid w:val="00A95226"/>
    <w:rsid w:val="00A95A17"/>
    <w:rsid w:val="00A95ABB"/>
    <w:rsid w:val="00A96102"/>
    <w:rsid w:val="00A9766A"/>
    <w:rsid w:val="00AA14C9"/>
    <w:rsid w:val="00AA3176"/>
    <w:rsid w:val="00AA3763"/>
    <w:rsid w:val="00AA42AB"/>
    <w:rsid w:val="00AA513B"/>
    <w:rsid w:val="00AA6AA4"/>
    <w:rsid w:val="00AA7776"/>
    <w:rsid w:val="00AB006C"/>
    <w:rsid w:val="00AB01CD"/>
    <w:rsid w:val="00AB02F3"/>
    <w:rsid w:val="00AB0383"/>
    <w:rsid w:val="00AB06FF"/>
    <w:rsid w:val="00AB1057"/>
    <w:rsid w:val="00AB2286"/>
    <w:rsid w:val="00AB237B"/>
    <w:rsid w:val="00AB273C"/>
    <w:rsid w:val="00AB2A75"/>
    <w:rsid w:val="00AB2E84"/>
    <w:rsid w:val="00AB2F93"/>
    <w:rsid w:val="00AB2FF2"/>
    <w:rsid w:val="00AB38BB"/>
    <w:rsid w:val="00AB3927"/>
    <w:rsid w:val="00AB4307"/>
    <w:rsid w:val="00AB4B63"/>
    <w:rsid w:val="00AB4D63"/>
    <w:rsid w:val="00AC04D7"/>
    <w:rsid w:val="00AC08F1"/>
    <w:rsid w:val="00AC1610"/>
    <w:rsid w:val="00AC183C"/>
    <w:rsid w:val="00AC27A2"/>
    <w:rsid w:val="00AC2D60"/>
    <w:rsid w:val="00AC3A36"/>
    <w:rsid w:val="00AC3EBC"/>
    <w:rsid w:val="00AC5383"/>
    <w:rsid w:val="00AC6431"/>
    <w:rsid w:val="00AC76D1"/>
    <w:rsid w:val="00AD03CB"/>
    <w:rsid w:val="00AD041F"/>
    <w:rsid w:val="00AD04DF"/>
    <w:rsid w:val="00AD0F72"/>
    <w:rsid w:val="00AD22DD"/>
    <w:rsid w:val="00AD3356"/>
    <w:rsid w:val="00AD35CB"/>
    <w:rsid w:val="00AD36BE"/>
    <w:rsid w:val="00AD3E44"/>
    <w:rsid w:val="00AD519D"/>
    <w:rsid w:val="00AD535D"/>
    <w:rsid w:val="00AD5EB5"/>
    <w:rsid w:val="00AD64F8"/>
    <w:rsid w:val="00AE003C"/>
    <w:rsid w:val="00AE0082"/>
    <w:rsid w:val="00AE19B5"/>
    <w:rsid w:val="00AE1A50"/>
    <w:rsid w:val="00AE1C7F"/>
    <w:rsid w:val="00AE35A7"/>
    <w:rsid w:val="00AE3BDD"/>
    <w:rsid w:val="00AE3DCC"/>
    <w:rsid w:val="00AE3DF8"/>
    <w:rsid w:val="00AE3FFD"/>
    <w:rsid w:val="00AE4118"/>
    <w:rsid w:val="00AE45C1"/>
    <w:rsid w:val="00AE512F"/>
    <w:rsid w:val="00AE5F45"/>
    <w:rsid w:val="00AE5FF5"/>
    <w:rsid w:val="00AE670F"/>
    <w:rsid w:val="00AE6FC2"/>
    <w:rsid w:val="00AE7550"/>
    <w:rsid w:val="00AF121F"/>
    <w:rsid w:val="00AF2761"/>
    <w:rsid w:val="00AF3391"/>
    <w:rsid w:val="00AF3A53"/>
    <w:rsid w:val="00AF3F48"/>
    <w:rsid w:val="00AF47DA"/>
    <w:rsid w:val="00AF5546"/>
    <w:rsid w:val="00AF5CDD"/>
    <w:rsid w:val="00AF6EE8"/>
    <w:rsid w:val="00B0071F"/>
    <w:rsid w:val="00B008D3"/>
    <w:rsid w:val="00B00F93"/>
    <w:rsid w:val="00B012E2"/>
    <w:rsid w:val="00B0199A"/>
    <w:rsid w:val="00B0264E"/>
    <w:rsid w:val="00B02D29"/>
    <w:rsid w:val="00B047A8"/>
    <w:rsid w:val="00B05559"/>
    <w:rsid w:val="00B06A78"/>
    <w:rsid w:val="00B06F89"/>
    <w:rsid w:val="00B0718A"/>
    <w:rsid w:val="00B07613"/>
    <w:rsid w:val="00B100EB"/>
    <w:rsid w:val="00B103C3"/>
    <w:rsid w:val="00B10794"/>
    <w:rsid w:val="00B11377"/>
    <w:rsid w:val="00B121B9"/>
    <w:rsid w:val="00B1240B"/>
    <w:rsid w:val="00B12E70"/>
    <w:rsid w:val="00B13009"/>
    <w:rsid w:val="00B1311F"/>
    <w:rsid w:val="00B146ED"/>
    <w:rsid w:val="00B15C14"/>
    <w:rsid w:val="00B175ED"/>
    <w:rsid w:val="00B17C7B"/>
    <w:rsid w:val="00B17CC7"/>
    <w:rsid w:val="00B209D1"/>
    <w:rsid w:val="00B213EA"/>
    <w:rsid w:val="00B21D4E"/>
    <w:rsid w:val="00B21FF0"/>
    <w:rsid w:val="00B222CB"/>
    <w:rsid w:val="00B22779"/>
    <w:rsid w:val="00B22EC3"/>
    <w:rsid w:val="00B23014"/>
    <w:rsid w:val="00B23FF7"/>
    <w:rsid w:val="00B25079"/>
    <w:rsid w:val="00B2522D"/>
    <w:rsid w:val="00B2672A"/>
    <w:rsid w:val="00B27202"/>
    <w:rsid w:val="00B277FD"/>
    <w:rsid w:val="00B311F8"/>
    <w:rsid w:val="00B31E13"/>
    <w:rsid w:val="00B32327"/>
    <w:rsid w:val="00B3286C"/>
    <w:rsid w:val="00B32DB8"/>
    <w:rsid w:val="00B334CF"/>
    <w:rsid w:val="00B338EB"/>
    <w:rsid w:val="00B34775"/>
    <w:rsid w:val="00B34BF1"/>
    <w:rsid w:val="00B34CFA"/>
    <w:rsid w:val="00B34FC9"/>
    <w:rsid w:val="00B40638"/>
    <w:rsid w:val="00B40ACE"/>
    <w:rsid w:val="00B41243"/>
    <w:rsid w:val="00B41CB2"/>
    <w:rsid w:val="00B41F46"/>
    <w:rsid w:val="00B4213D"/>
    <w:rsid w:val="00B43832"/>
    <w:rsid w:val="00B43BB3"/>
    <w:rsid w:val="00B4553F"/>
    <w:rsid w:val="00B45CDD"/>
    <w:rsid w:val="00B46300"/>
    <w:rsid w:val="00B46B71"/>
    <w:rsid w:val="00B47206"/>
    <w:rsid w:val="00B47A19"/>
    <w:rsid w:val="00B47A29"/>
    <w:rsid w:val="00B47BC5"/>
    <w:rsid w:val="00B47FFD"/>
    <w:rsid w:val="00B503B8"/>
    <w:rsid w:val="00B51503"/>
    <w:rsid w:val="00B51873"/>
    <w:rsid w:val="00B52265"/>
    <w:rsid w:val="00B52E46"/>
    <w:rsid w:val="00B55328"/>
    <w:rsid w:val="00B55BDF"/>
    <w:rsid w:val="00B56662"/>
    <w:rsid w:val="00B570DF"/>
    <w:rsid w:val="00B601C0"/>
    <w:rsid w:val="00B604E4"/>
    <w:rsid w:val="00B617C8"/>
    <w:rsid w:val="00B61D20"/>
    <w:rsid w:val="00B62A8B"/>
    <w:rsid w:val="00B63372"/>
    <w:rsid w:val="00B63EC2"/>
    <w:rsid w:val="00B64A93"/>
    <w:rsid w:val="00B65354"/>
    <w:rsid w:val="00B65A64"/>
    <w:rsid w:val="00B65D44"/>
    <w:rsid w:val="00B6665B"/>
    <w:rsid w:val="00B67F35"/>
    <w:rsid w:val="00B71587"/>
    <w:rsid w:val="00B717BF"/>
    <w:rsid w:val="00B7221E"/>
    <w:rsid w:val="00B72747"/>
    <w:rsid w:val="00B7281C"/>
    <w:rsid w:val="00B73D3D"/>
    <w:rsid w:val="00B75027"/>
    <w:rsid w:val="00B75F80"/>
    <w:rsid w:val="00B76041"/>
    <w:rsid w:val="00B76CC7"/>
    <w:rsid w:val="00B76F3C"/>
    <w:rsid w:val="00B773A8"/>
    <w:rsid w:val="00B77FB5"/>
    <w:rsid w:val="00B817F7"/>
    <w:rsid w:val="00B82375"/>
    <w:rsid w:val="00B83A4F"/>
    <w:rsid w:val="00B84AB0"/>
    <w:rsid w:val="00B84BAE"/>
    <w:rsid w:val="00B84CB4"/>
    <w:rsid w:val="00B8543E"/>
    <w:rsid w:val="00B85D1E"/>
    <w:rsid w:val="00B85F39"/>
    <w:rsid w:val="00B86399"/>
    <w:rsid w:val="00B86627"/>
    <w:rsid w:val="00B876D9"/>
    <w:rsid w:val="00B87BDA"/>
    <w:rsid w:val="00B87F98"/>
    <w:rsid w:val="00B906B0"/>
    <w:rsid w:val="00B92675"/>
    <w:rsid w:val="00B92856"/>
    <w:rsid w:val="00B93E56"/>
    <w:rsid w:val="00B94ED8"/>
    <w:rsid w:val="00B952A7"/>
    <w:rsid w:val="00B96B02"/>
    <w:rsid w:val="00BA02CC"/>
    <w:rsid w:val="00BA03EF"/>
    <w:rsid w:val="00BA0F58"/>
    <w:rsid w:val="00BA10AB"/>
    <w:rsid w:val="00BA11FC"/>
    <w:rsid w:val="00BA220A"/>
    <w:rsid w:val="00BA2C80"/>
    <w:rsid w:val="00BA3140"/>
    <w:rsid w:val="00BA33E4"/>
    <w:rsid w:val="00BA427C"/>
    <w:rsid w:val="00BA4808"/>
    <w:rsid w:val="00BA5197"/>
    <w:rsid w:val="00BA5737"/>
    <w:rsid w:val="00BA6CAD"/>
    <w:rsid w:val="00BA7DAD"/>
    <w:rsid w:val="00BB1AF2"/>
    <w:rsid w:val="00BB1BBB"/>
    <w:rsid w:val="00BB2EF8"/>
    <w:rsid w:val="00BB2F67"/>
    <w:rsid w:val="00BB405E"/>
    <w:rsid w:val="00BB434D"/>
    <w:rsid w:val="00BB4415"/>
    <w:rsid w:val="00BB47FC"/>
    <w:rsid w:val="00BB4AF4"/>
    <w:rsid w:val="00BB4FE8"/>
    <w:rsid w:val="00BB56DE"/>
    <w:rsid w:val="00BB5ED2"/>
    <w:rsid w:val="00BB5F17"/>
    <w:rsid w:val="00BB6261"/>
    <w:rsid w:val="00BB7096"/>
    <w:rsid w:val="00BC041E"/>
    <w:rsid w:val="00BC0B4B"/>
    <w:rsid w:val="00BC1A27"/>
    <w:rsid w:val="00BC2262"/>
    <w:rsid w:val="00BC22E4"/>
    <w:rsid w:val="00BC2408"/>
    <w:rsid w:val="00BC2E58"/>
    <w:rsid w:val="00BC4640"/>
    <w:rsid w:val="00BC4B23"/>
    <w:rsid w:val="00BC50BA"/>
    <w:rsid w:val="00BC724F"/>
    <w:rsid w:val="00BC760C"/>
    <w:rsid w:val="00BD004E"/>
    <w:rsid w:val="00BD06EE"/>
    <w:rsid w:val="00BD0BE4"/>
    <w:rsid w:val="00BD25EC"/>
    <w:rsid w:val="00BD2F69"/>
    <w:rsid w:val="00BD37FF"/>
    <w:rsid w:val="00BD3A87"/>
    <w:rsid w:val="00BD3C98"/>
    <w:rsid w:val="00BD3F87"/>
    <w:rsid w:val="00BD42D3"/>
    <w:rsid w:val="00BD4D28"/>
    <w:rsid w:val="00BD5B2A"/>
    <w:rsid w:val="00BD5BD3"/>
    <w:rsid w:val="00BE0381"/>
    <w:rsid w:val="00BE0972"/>
    <w:rsid w:val="00BE0F87"/>
    <w:rsid w:val="00BE1B1D"/>
    <w:rsid w:val="00BE49C6"/>
    <w:rsid w:val="00BE500A"/>
    <w:rsid w:val="00BE5E4C"/>
    <w:rsid w:val="00BE666A"/>
    <w:rsid w:val="00BE794F"/>
    <w:rsid w:val="00BE7BB5"/>
    <w:rsid w:val="00BF0AB5"/>
    <w:rsid w:val="00BF1BC8"/>
    <w:rsid w:val="00BF3231"/>
    <w:rsid w:val="00BF3B0E"/>
    <w:rsid w:val="00BF469A"/>
    <w:rsid w:val="00BF470F"/>
    <w:rsid w:val="00BF4A28"/>
    <w:rsid w:val="00BF5CCA"/>
    <w:rsid w:val="00BF675E"/>
    <w:rsid w:val="00BF70EF"/>
    <w:rsid w:val="00BF715E"/>
    <w:rsid w:val="00BF7208"/>
    <w:rsid w:val="00BF7745"/>
    <w:rsid w:val="00C006A2"/>
    <w:rsid w:val="00C011B6"/>
    <w:rsid w:val="00C037C9"/>
    <w:rsid w:val="00C041C4"/>
    <w:rsid w:val="00C045FF"/>
    <w:rsid w:val="00C05472"/>
    <w:rsid w:val="00C06845"/>
    <w:rsid w:val="00C077F8"/>
    <w:rsid w:val="00C07D99"/>
    <w:rsid w:val="00C07DE7"/>
    <w:rsid w:val="00C101CF"/>
    <w:rsid w:val="00C122D4"/>
    <w:rsid w:val="00C12327"/>
    <w:rsid w:val="00C12BC6"/>
    <w:rsid w:val="00C13511"/>
    <w:rsid w:val="00C14557"/>
    <w:rsid w:val="00C14624"/>
    <w:rsid w:val="00C15289"/>
    <w:rsid w:val="00C15904"/>
    <w:rsid w:val="00C15F20"/>
    <w:rsid w:val="00C163C7"/>
    <w:rsid w:val="00C16679"/>
    <w:rsid w:val="00C1693E"/>
    <w:rsid w:val="00C21DCB"/>
    <w:rsid w:val="00C22802"/>
    <w:rsid w:val="00C22CDA"/>
    <w:rsid w:val="00C231DF"/>
    <w:rsid w:val="00C231F6"/>
    <w:rsid w:val="00C23B3D"/>
    <w:rsid w:val="00C24443"/>
    <w:rsid w:val="00C25BB2"/>
    <w:rsid w:val="00C27344"/>
    <w:rsid w:val="00C277C1"/>
    <w:rsid w:val="00C27FD0"/>
    <w:rsid w:val="00C30C61"/>
    <w:rsid w:val="00C31854"/>
    <w:rsid w:val="00C319AF"/>
    <w:rsid w:val="00C3255B"/>
    <w:rsid w:val="00C32573"/>
    <w:rsid w:val="00C326D9"/>
    <w:rsid w:val="00C3284F"/>
    <w:rsid w:val="00C33332"/>
    <w:rsid w:val="00C3363E"/>
    <w:rsid w:val="00C34B93"/>
    <w:rsid w:val="00C358C8"/>
    <w:rsid w:val="00C36B51"/>
    <w:rsid w:val="00C37EB4"/>
    <w:rsid w:val="00C40BFB"/>
    <w:rsid w:val="00C41181"/>
    <w:rsid w:val="00C4165C"/>
    <w:rsid w:val="00C428CC"/>
    <w:rsid w:val="00C4364D"/>
    <w:rsid w:val="00C43692"/>
    <w:rsid w:val="00C459CB"/>
    <w:rsid w:val="00C45B8F"/>
    <w:rsid w:val="00C45C11"/>
    <w:rsid w:val="00C460C3"/>
    <w:rsid w:val="00C4676F"/>
    <w:rsid w:val="00C467D3"/>
    <w:rsid w:val="00C46A8F"/>
    <w:rsid w:val="00C4708F"/>
    <w:rsid w:val="00C47D95"/>
    <w:rsid w:val="00C513CA"/>
    <w:rsid w:val="00C5149C"/>
    <w:rsid w:val="00C51A24"/>
    <w:rsid w:val="00C51C58"/>
    <w:rsid w:val="00C51EC5"/>
    <w:rsid w:val="00C5218B"/>
    <w:rsid w:val="00C526A4"/>
    <w:rsid w:val="00C5299C"/>
    <w:rsid w:val="00C52D97"/>
    <w:rsid w:val="00C53F33"/>
    <w:rsid w:val="00C54CB9"/>
    <w:rsid w:val="00C567ED"/>
    <w:rsid w:val="00C56FDB"/>
    <w:rsid w:val="00C57CDB"/>
    <w:rsid w:val="00C601F9"/>
    <w:rsid w:val="00C61139"/>
    <w:rsid w:val="00C613D3"/>
    <w:rsid w:val="00C61B92"/>
    <w:rsid w:val="00C621E3"/>
    <w:rsid w:val="00C6246C"/>
    <w:rsid w:val="00C625CA"/>
    <w:rsid w:val="00C62AE8"/>
    <w:rsid w:val="00C63123"/>
    <w:rsid w:val="00C63D71"/>
    <w:rsid w:val="00C63DF8"/>
    <w:rsid w:val="00C64DFC"/>
    <w:rsid w:val="00C66036"/>
    <w:rsid w:val="00C673B3"/>
    <w:rsid w:val="00C71239"/>
    <w:rsid w:val="00C71870"/>
    <w:rsid w:val="00C7263D"/>
    <w:rsid w:val="00C75277"/>
    <w:rsid w:val="00C75D91"/>
    <w:rsid w:val="00C76015"/>
    <w:rsid w:val="00C7659D"/>
    <w:rsid w:val="00C76C01"/>
    <w:rsid w:val="00C76F84"/>
    <w:rsid w:val="00C775A1"/>
    <w:rsid w:val="00C77C89"/>
    <w:rsid w:val="00C80D02"/>
    <w:rsid w:val="00C81388"/>
    <w:rsid w:val="00C81508"/>
    <w:rsid w:val="00C81728"/>
    <w:rsid w:val="00C81AED"/>
    <w:rsid w:val="00C81ED9"/>
    <w:rsid w:val="00C825C0"/>
    <w:rsid w:val="00C82D1C"/>
    <w:rsid w:val="00C83783"/>
    <w:rsid w:val="00C83A46"/>
    <w:rsid w:val="00C83F83"/>
    <w:rsid w:val="00C847C0"/>
    <w:rsid w:val="00C84FA7"/>
    <w:rsid w:val="00C84FD9"/>
    <w:rsid w:val="00C8557B"/>
    <w:rsid w:val="00C861DA"/>
    <w:rsid w:val="00C86800"/>
    <w:rsid w:val="00C86C4D"/>
    <w:rsid w:val="00C87866"/>
    <w:rsid w:val="00C878BF"/>
    <w:rsid w:val="00C87B7A"/>
    <w:rsid w:val="00C90EE4"/>
    <w:rsid w:val="00C913D2"/>
    <w:rsid w:val="00C91721"/>
    <w:rsid w:val="00C923A9"/>
    <w:rsid w:val="00C92969"/>
    <w:rsid w:val="00C92ADF"/>
    <w:rsid w:val="00C92BB8"/>
    <w:rsid w:val="00C93B71"/>
    <w:rsid w:val="00C94B1A"/>
    <w:rsid w:val="00C95F6D"/>
    <w:rsid w:val="00C96442"/>
    <w:rsid w:val="00C968A4"/>
    <w:rsid w:val="00C96CFC"/>
    <w:rsid w:val="00C972C6"/>
    <w:rsid w:val="00CA0059"/>
    <w:rsid w:val="00CA08B1"/>
    <w:rsid w:val="00CA0D53"/>
    <w:rsid w:val="00CA1180"/>
    <w:rsid w:val="00CA12B1"/>
    <w:rsid w:val="00CA12ED"/>
    <w:rsid w:val="00CA1460"/>
    <w:rsid w:val="00CA1F68"/>
    <w:rsid w:val="00CA3838"/>
    <w:rsid w:val="00CA4602"/>
    <w:rsid w:val="00CA4A1E"/>
    <w:rsid w:val="00CA5ED7"/>
    <w:rsid w:val="00CA647D"/>
    <w:rsid w:val="00CA6DC2"/>
    <w:rsid w:val="00CA6E80"/>
    <w:rsid w:val="00CA71EC"/>
    <w:rsid w:val="00CA7948"/>
    <w:rsid w:val="00CA7E56"/>
    <w:rsid w:val="00CB1652"/>
    <w:rsid w:val="00CB403E"/>
    <w:rsid w:val="00CB4733"/>
    <w:rsid w:val="00CB486C"/>
    <w:rsid w:val="00CB516C"/>
    <w:rsid w:val="00CB67FB"/>
    <w:rsid w:val="00CB741E"/>
    <w:rsid w:val="00CB74E3"/>
    <w:rsid w:val="00CC01F8"/>
    <w:rsid w:val="00CC1AA3"/>
    <w:rsid w:val="00CC1B35"/>
    <w:rsid w:val="00CC2052"/>
    <w:rsid w:val="00CC2383"/>
    <w:rsid w:val="00CC24DA"/>
    <w:rsid w:val="00CC3CBD"/>
    <w:rsid w:val="00CC4108"/>
    <w:rsid w:val="00CC4711"/>
    <w:rsid w:val="00CC495C"/>
    <w:rsid w:val="00CC4B80"/>
    <w:rsid w:val="00CC6B4D"/>
    <w:rsid w:val="00CD0DBF"/>
    <w:rsid w:val="00CD1134"/>
    <w:rsid w:val="00CD11F8"/>
    <w:rsid w:val="00CD19A6"/>
    <w:rsid w:val="00CD2431"/>
    <w:rsid w:val="00CD2B63"/>
    <w:rsid w:val="00CD4055"/>
    <w:rsid w:val="00CD4597"/>
    <w:rsid w:val="00CD5993"/>
    <w:rsid w:val="00CD5D99"/>
    <w:rsid w:val="00CD5EA3"/>
    <w:rsid w:val="00CD5F06"/>
    <w:rsid w:val="00CD6782"/>
    <w:rsid w:val="00CD6BFC"/>
    <w:rsid w:val="00CD7593"/>
    <w:rsid w:val="00CD7B82"/>
    <w:rsid w:val="00CE084E"/>
    <w:rsid w:val="00CE0936"/>
    <w:rsid w:val="00CE0C73"/>
    <w:rsid w:val="00CE19DC"/>
    <w:rsid w:val="00CE21C1"/>
    <w:rsid w:val="00CE4304"/>
    <w:rsid w:val="00CE4F9E"/>
    <w:rsid w:val="00CE5289"/>
    <w:rsid w:val="00CE54FC"/>
    <w:rsid w:val="00CE5A7E"/>
    <w:rsid w:val="00CE5B68"/>
    <w:rsid w:val="00CE624D"/>
    <w:rsid w:val="00CE67E8"/>
    <w:rsid w:val="00CF085C"/>
    <w:rsid w:val="00CF09D9"/>
    <w:rsid w:val="00CF1205"/>
    <w:rsid w:val="00CF2580"/>
    <w:rsid w:val="00CF29A5"/>
    <w:rsid w:val="00CF4286"/>
    <w:rsid w:val="00CF4870"/>
    <w:rsid w:val="00CF6133"/>
    <w:rsid w:val="00CF6FD7"/>
    <w:rsid w:val="00CF7424"/>
    <w:rsid w:val="00CF7500"/>
    <w:rsid w:val="00CF75E5"/>
    <w:rsid w:val="00D0019B"/>
    <w:rsid w:val="00D00361"/>
    <w:rsid w:val="00D00426"/>
    <w:rsid w:val="00D00F2B"/>
    <w:rsid w:val="00D01000"/>
    <w:rsid w:val="00D01634"/>
    <w:rsid w:val="00D027F9"/>
    <w:rsid w:val="00D038E2"/>
    <w:rsid w:val="00D03D5D"/>
    <w:rsid w:val="00D0445D"/>
    <w:rsid w:val="00D044FC"/>
    <w:rsid w:val="00D04AB0"/>
    <w:rsid w:val="00D04CB4"/>
    <w:rsid w:val="00D04D7B"/>
    <w:rsid w:val="00D053D7"/>
    <w:rsid w:val="00D05A7F"/>
    <w:rsid w:val="00D05C25"/>
    <w:rsid w:val="00D06448"/>
    <w:rsid w:val="00D06560"/>
    <w:rsid w:val="00D06761"/>
    <w:rsid w:val="00D069BF"/>
    <w:rsid w:val="00D06E35"/>
    <w:rsid w:val="00D0708C"/>
    <w:rsid w:val="00D1002B"/>
    <w:rsid w:val="00D101BC"/>
    <w:rsid w:val="00D1142A"/>
    <w:rsid w:val="00D11AD2"/>
    <w:rsid w:val="00D121A7"/>
    <w:rsid w:val="00D12449"/>
    <w:rsid w:val="00D1253F"/>
    <w:rsid w:val="00D14B5E"/>
    <w:rsid w:val="00D170B1"/>
    <w:rsid w:val="00D17EA3"/>
    <w:rsid w:val="00D2093C"/>
    <w:rsid w:val="00D20A7F"/>
    <w:rsid w:val="00D210D3"/>
    <w:rsid w:val="00D21F08"/>
    <w:rsid w:val="00D22465"/>
    <w:rsid w:val="00D22622"/>
    <w:rsid w:val="00D235E9"/>
    <w:rsid w:val="00D23662"/>
    <w:rsid w:val="00D2408A"/>
    <w:rsid w:val="00D24DAD"/>
    <w:rsid w:val="00D24E28"/>
    <w:rsid w:val="00D259E0"/>
    <w:rsid w:val="00D272D2"/>
    <w:rsid w:val="00D273DB"/>
    <w:rsid w:val="00D30BA7"/>
    <w:rsid w:val="00D31087"/>
    <w:rsid w:val="00D31603"/>
    <w:rsid w:val="00D31A2C"/>
    <w:rsid w:val="00D321C5"/>
    <w:rsid w:val="00D34523"/>
    <w:rsid w:val="00D3462B"/>
    <w:rsid w:val="00D34D86"/>
    <w:rsid w:val="00D35EF5"/>
    <w:rsid w:val="00D3608A"/>
    <w:rsid w:val="00D36A4C"/>
    <w:rsid w:val="00D36B4D"/>
    <w:rsid w:val="00D37CD4"/>
    <w:rsid w:val="00D40918"/>
    <w:rsid w:val="00D40FEA"/>
    <w:rsid w:val="00D414BD"/>
    <w:rsid w:val="00D41861"/>
    <w:rsid w:val="00D42555"/>
    <w:rsid w:val="00D428D6"/>
    <w:rsid w:val="00D433E2"/>
    <w:rsid w:val="00D4385F"/>
    <w:rsid w:val="00D44EDF"/>
    <w:rsid w:val="00D4674C"/>
    <w:rsid w:val="00D47598"/>
    <w:rsid w:val="00D505D9"/>
    <w:rsid w:val="00D50C99"/>
    <w:rsid w:val="00D516A3"/>
    <w:rsid w:val="00D5251D"/>
    <w:rsid w:val="00D536D8"/>
    <w:rsid w:val="00D54540"/>
    <w:rsid w:val="00D54BED"/>
    <w:rsid w:val="00D54E96"/>
    <w:rsid w:val="00D5586F"/>
    <w:rsid w:val="00D55B2D"/>
    <w:rsid w:val="00D5614C"/>
    <w:rsid w:val="00D563B1"/>
    <w:rsid w:val="00D56766"/>
    <w:rsid w:val="00D56C23"/>
    <w:rsid w:val="00D56FCF"/>
    <w:rsid w:val="00D57258"/>
    <w:rsid w:val="00D573BA"/>
    <w:rsid w:val="00D579D1"/>
    <w:rsid w:val="00D57DC7"/>
    <w:rsid w:val="00D60051"/>
    <w:rsid w:val="00D62900"/>
    <w:rsid w:val="00D6349F"/>
    <w:rsid w:val="00D63975"/>
    <w:rsid w:val="00D6405E"/>
    <w:rsid w:val="00D64CE0"/>
    <w:rsid w:val="00D653B9"/>
    <w:rsid w:val="00D6665E"/>
    <w:rsid w:val="00D66E7C"/>
    <w:rsid w:val="00D674BD"/>
    <w:rsid w:val="00D675F9"/>
    <w:rsid w:val="00D7012D"/>
    <w:rsid w:val="00D7046F"/>
    <w:rsid w:val="00D70782"/>
    <w:rsid w:val="00D70C08"/>
    <w:rsid w:val="00D70C60"/>
    <w:rsid w:val="00D70F8F"/>
    <w:rsid w:val="00D72173"/>
    <w:rsid w:val="00D72E80"/>
    <w:rsid w:val="00D74A34"/>
    <w:rsid w:val="00D7543E"/>
    <w:rsid w:val="00D75B29"/>
    <w:rsid w:val="00D75D39"/>
    <w:rsid w:val="00D75F36"/>
    <w:rsid w:val="00D7615F"/>
    <w:rsid w:val="00D76441"/>
    <w:rsid w:val="00D777B2"/>
    <w:rsid w:val="00D8187E"/>
    <w:rsid w:val="00D81EE1"/>
    <w:rsid w:val="00D824DB"/>
    <w:rsid w:val="00D839BA"/>
    <w:rsid w:val="00D845F6"/>
    <w:rsid w:val="00D85030"/>
    <w:rsid w:val="00D85470"/>
    <w:rsid w:val="00D8605C"/>
    <w:rsid w:val="00D87634"/>
    <w:rsid w:val="00D90365"/>
    <w:rsid w:val="00D90427"/>
    <w:rsid w:val="00D907B2"/>
    <w:rsid w:val="00D912B9"/>
    <w:rsid w:val="00D913EE"/>
    <w:rsid w:val="00D9150B"/>
    <w:rsid w:val="00D92FE4"/>
    <w:rsid w:val="00D95541"/>
    <w:rsid w:val="00D95E51"/>
    <w:rsid w:val="00D96FEB"/>
    <w:rsid w:val="00D97447"/>
    <w:rsid w:val="00D97814"/>
    <w:rsid w:val="00D97FAB"/>
    <w:rsid w:val="00DA10E0"/>
    <w:rsid w:val="00DA135F"/>
    <w:rsid w:val="00DA2E48"/>
    <w:rsid w:val="00DA3AD5"/>
    <w:rsid w:val="00DA5548"/>
    <w:rsid w:val="00DA55E9"/>
    <w:rsid w:val="00DA5BB7"/>
    <w:rsid w:val="00DA5F3E"/>
    <w:rsid w:val="00DA5FC4"/>
    <w:rsid w:val="00DA6493"/>
    <w:rsid w:val="00DA69FE"/>
    <w:rsid w:val="00DA7935"/>
    <w:rsid w:val="00DA7AA1"/>
    <w:rsid w:val="00DB0F18"/>
    <w:rsid w:val="00DB16CF"/>
    <w:rsid w:val="00DB30E1"/>
    <w:rsid w:val="00DB47B3"/>
    <w:rsid w:val="00DB4927"/>
    <w:rsid w:val="00DB58D1"/>
    <w:rsid w:val="00DB603E"/>
    <w:rsid w:val="00DB622A"/>
    <w:rsid w:val="00DB6CC8"/>
    <w:rsid w:val="00DB7133"/>
    <w:rsid w:val="00DB7933"/>
    <w:rsid w:val="00DB7E79"/>
    <w:rsid w:val="00DC18AB"/>
    <w:rsid w:val="00DC2E54"/>
    <w:rsid w:val="00DC31C8"/>
    <w:rsid w:val="00DC3F0B"/>
    <w:rsid w:val="00DC48D6"/>
    <w:rsid w:val="00DC50D3"/>
    <w:rsid w:val="00DC5C2F"/>
    <w:rsid w:val="00DC61B9"/>
    <w:rsid w:val="00DC721D"/>
    <w:rsid w:val="00DC793B"/>
    <w:rsid w:val="00DD22A5"/>
    <w:rsid w:val="00DD2B41"/>
    <w:rsid w:val="00DD2C2F"/>
    <w:rsid w:val="00DD2ED3"/>
    <w:rsid w:val="00DD4499"/>
    <w:rsid w:val="00DD47A9"/>
    <w:rsid w:val="00DD501C"/>
    <w:rsid w:val="00DD5570"/>
    <w:rsid w:val="00DD7B73"/>
    <w:rsid w:val="00DD7C90"/>
    <w:rsid w:val="00DE00CB"/>
    <w:rsid w:val="00DE38CD"/>
    <w:rsid w:val="00DE404E"/>
    <w:rsid w:val="00DE4854"/>
    <w:rsid w:val="00DE4D84"/>
    <w:rsid w:val="00DE5709"/>
    <w:rsid w:val="00DE6F5E"/>
    <w:rsid w:val="00DE7057"/>
    <w:rsid w:val="00DE7A97"/>
    <w:rsid w:val="00DE7CDE"/>
    <w:rsid w:val="00DF0AB9"/>
    <w:rsid w:val="00DF179B"/>
    <w:rsid w:val="00DF219A"/>
    <w:rsid w:val="00DF2273"/>
    <w:rsid w:val="00DF2DC4"/>
    <w:rsid w:val="00DF3092"/>
    <w:rsid w:val="00DF4A0C"/>
    <w:rsid w:val="00DF529A"/>
    <w:rsid w:val="00DF5B43"/>
    <w:rsid w:val="00DF6335"/>
    <w:rsid w:val="00DF69D8"/>
    <w:rsid w:val="00DF7805"/>
    <w:rsid w:val="00DF78F5"/>
    <w:rsid w:val="00E00CA0"/>
    <w:rsid w:val="00E0117A"/>
    <w:rsid w:val="00E014A3"/>
    <w:rsid w:val="00E01621"/>
    <w:rsid w:val="00E0177A"/>
    <w:rsid w:val="00E01BC9"/>
    <w:rsid w:val="00E0267C"/>
    <w:rsid w:val="00E028BF"/>
    <w:rsid w:val="00E03865"/>
    <w:rsid w:val="00E04037"/>
    <w:rsid w:val="00E054F6"/>
    <w:rsid w:val="00E0563B"/>
    <w:rsid w:val="00E05B23"/>
    <w:rsid w:val="00E05DB7"/>
    <w:rsid w:val="00E05F89"/>
    <w:rsid w:val="00E06240"/>
    <w:rsid w:val="00E07EE5"/>
    <w:rsid w:val="00E10C2F"/>
    <w:rsid w:val="00E11A39"/>
    <w:rsid w:val="00E12A40"/>
    <w:rsid w:val="00E13147"/>
    <w:rsid w:val="00E13323"/>
    <w:rsid w:val="00E133AD"/>
    <w:rsid w:val="00E16860"/>
    <w:rsid w:val="00E17B61"/>
    <w:rsid w:val="00E21631"/>
    <w:rsid w:val="00E2220A"/>
    <w:rsid w:val="00E22B6A"/>
    <w:rsid w:val="00E2344C"/>
    <w:rsid w:val="00E238B6"/>
    <w:rsid w:val="00E246DA"/>
    <w:rsid w:val="00E25911"/>
    <w:rsid w:val="00E2613E"/>
    <w:rsid w:val="00E26E73"/>
    <w:rsid w:val="00E27041"/>
    <w:rsid w:val="00E27F0C"/>
    <w:rsid w:val="00E3028C"/>
    <w:rsid w:val="00E30D71"/>
    <w:rsid w:val="00E326F7"/>
    <w:rsid w:val="00E32BF8"/>
    <w:rsid w:val="00E3325A"/>
    <w:rsid w:val="00E3467F"/>
    <w:rsid w:val="00E34D72"/>
    <w:rsid w:val="00E35148"/>
    <w:rsid w:val="00E35C1E"/>
    <w:rsid w:val="00E3691A"/>
    <w:rsid w:val="00E36E30"/>
    <w:rsid w:val="00E37B55"/>
    <w:rsid w:val="00E404F9"/>
    <w:rsid w:val="00E40BDB"/>
    <w:rsid w:val="00E414A7"/>
    <w:rsid w:val="00E41B84"/>
    <w:rsid w:val="00E41B86"/>
    <w:rsid w:val="00E41BEA"/>
    <w:rsid w:val="00E41C74"/>
    <w:rsid w:val="00E41FC1"/>
    <w:rsid w:val="00E42B88"/>
    <w:rsid w:val="00E432F8"/>
    <w:rsid w:val="00E43717"/>
    <w:rsid w:val="00E43F94"/>
    <w:rsid w:val="00E44321"/>
    <w:rsid w:val="00E45CB5"/>
    <w:rsid w:val="00E4689E"/>
    <w:rsid w:val="00E47000"/>
    <w:rsid w:val="00E47098"/>
    <w:rsid w:val="00E470DB"/>
    <w:rsid w:val="00E47F3A"/>
    <w:rsid w:val="00E502E3"/>
    <w:rsid w:val="00E50772"/>
    <w:rsid w:val="00E50A85"/>
    <w:rsid w:val="00E50DE2"/>
    <w:rsid w:val="00E51E1A"/>
    <w:rsid w:val="00E522F5"/>
    <w:rsid w:val="00E52A9A"/>
    <w:rsid w:val="00E533D6"/>
    <w:rsid w:val="00E54582"/>
    <w:rsid w:val="00E550AC"/>
    <w:rsid w:val="00E56625"/>
    <w:rsid w:val="00E61040"/>
    <w:rsid w:val="00E613B4"/>
    <w:rsid w:val="00E61976"/>
    <w:rsid w:val="00E61BCA"/>
    <w:rsid w:val="00E61BEF"/>
    <w:rsid w:val="00E61CEE"/>
    <w:rsid w:val="00E62B9F"/>
    <w:rsid w:val="00E6452D"/>
    <w:rsid w:val="00E6546B"/>
    <w:rsid w:val="00E65BD8"/>
    <w:rsid w:val="00E65D41"/>
    <w:rsid w:val="00E66C65"/>
    <w:rsid w:val="00E66DAF"/>
    <w:rsid w:val="00E702D1"/>
    <w:rsid w:val="00E703D0"/>
    <w:rsid w:val="00E71597"/>
    <w:rsid w:val="00E71B29"/>
    <w:rsid w:val="00E71B58"/>
    <w:rsid w:val="00E71FDF"/>
    <w:rsid w:val="00E72388"/>
    <w:rsid w:val="00E72CFB"/>
    <w:rsid w:val="00E747F3"/>
    <w:rsid w:val="00E74C24"/>
    <w:rsid w:val="00E74CBA"/>
    <w:rsid w:val="00E765A9"/>
    <w:rsid w:val="00E771C9"/>
    <w:rsid w:val="00E80953"/>
    <w:rsid w:val="00E80CAF"/>
    <w:rsid w:val="00E80FAA"/>
    <w:rsid w:val="00E8174D"/>
    <w:rsid w:val="00E8194D"/>
    <w:rsid w:val="00E839A8"/>
    <w:rsid w:val="00E85E5B"/>
    <w:rsid w:val="00E8680E"/>
    <w:rsid w:val="00E87C6C"/>
    <w:rsid w:val="00E910CB"/>
    <w:rsid w:val="00E918A5"/>
    <w:rsid w:val="00E91DBB"/>
    <w:rsid w:val="00E92CDD"/>
    <w:rsid w:val="00E93B35"/>
    <w:rsid w:val="00E94528"/>
    <w:rsid w:val="00E94B2C"/>
    <w:rsid w:val="00E94ED4"/>
    <w:rsid w:val="00E9505D"/>
    <w:rsid w:val="00E97138"/>
    <w:rsid w:val="00E97815"/>
    <w:rsid w:val="00EA193C"/>
    <w:rsid w:val="00EA3BC9"/>
    <w:rsid w:val="00EA441E"/>
    <w:rsid w:val="00EA49BF"/>
    <w:rsid w:val="00EA6054"/>
    <w:rsid w:val="00EA67E5"/>
    <w:rsid w:val="00EA7D1F"/>
    <w:rsid w:val="00EB09A0"/>
    <w:rsid w:val="00EB16B6"/>
    <w:rsid w:val="00EB28CE"/>
    <w:rsid w:val="00EB2CDE"/>
    <w:rsid w:val="00EB305C"/>
    <w:rsid w:val="00EB352E"/>
    <w:rsid w:val="00EB3F62"/>
    <w:rsid w:val="00EB49CD"/>
    <w:rsid w:val="00EB610B"/>
    <w:rsid w:val="00EB6211"/>
    <w:rsid w:val="00EB71D5"/>
    <w:rsid w:val="00EB7AFE"/>
    <w:rsid w:val="00EB7FA1"/>
    <w:rsid w:val="00EC0C5A"/>
    <w:rsid w:val="00EC21F5"/>
    <w:rsid w:val="00EC2480"/>
    <w:rsid w:val="00EC2C62"/>
    <w:rsid w:val="00EC336C"/>
    <w:rsid w:val="00EC3B0C"/>
    <w:rsid w:val="00EC4337"/>
    <w:rsid w:val="00EC438B"/>
    <w:rsid w:val="00EC44FB"/>
    <w:rsid w:val="00EC4505"/>
    <w:rsid w:val="00EC4C0E"/>
    <w:rsid w:val="00EC5E45"/>
    <w:rsid w:val="00EC5ECE"/>
    <w:rsid w:val="00EC65E2"/>
    <w:rsid w:val="00EC6FFD"/>
    <w:rsid w:val="00ED0482"/>
    <w:rsid w:val="00ED135D"/>
    <w:rsid w:val="00ED2556"/>
    <w:rsid w:val="00ED2762"/>
    <w:rsid w:val="00ED2968"/>
    <w:rsid w:val="00ED3EFD"/>
    <w:rsid w:val="00ED3FD5"/>
    <w:rsid w:val="00ED4770"/>
    <w:rsid w:val="00ED4FFA"/>
    <w:rsid w:val="00ED5AC3"/>
    <w:rsid w:val="00ED60E9"/>
    <w:rsid w:val="00ED61AC"/>
    <w:rsid w:val="00ED6B83"/>
    <w:rsid w:val="00ED7113"/>
    <w:rsid w:val="00ED7A05"/>
    <w:rsid w:val="00EE0132"/>
    <w:rsid w:val="00EE2566"/>
    <w:rsid w:val="00EE27C8"/>
    <w:rsid w:val="00EE334A"/>
    <w:rsid w:val="00EE3E4B"/>
    <w:rsid w:val="00EE4444"/>
    <w:rsid w:val="00EE4AED"/>
    <w:rsid w:val="00EE6315"/>
    <w:rsid w:val="00EE6BC7"/>
    <w:rsid w:val="00EE7807"/>
    <w:rsid w:val="00EE7A76"/>
    <w:rsid w:val="00EF186A"/>
    <w:rsid w:val="00EF1AE8"/>
    <w:rsid w:val="00EF1F40"/>
    <w:rsid w:val="00EF2E19"/>
    <w:rsid w:val="00EF3287"/>
    <w:rsid w:val="00EF6165"/>
    <w:rsid w:val="00EF6D6A"/>
    <w:rsid w:val="00EF7005"/>
    <w:rsid w:val="00EF76D9"/>
    <w:rsid w:val="00EF7BF7"/>
    <w:rsid w:val="00F00A63"/>
    <w:rsid w:val="00F00F52"/>
    <w:rsid w:val="00F01A7D"/>
    <w:rsid w:val="00F01B29"/>
    <w:rsid w:val="00F01F12"/>
    <w:rsid w:val="00F03E66"/>
    <w:rsid w:val="00F04027"/>
    <w:rsid w:val="00F04167"/>
    <w:rsid w:val="00F04E4B"/>
    <w:rsid w:val="00F05334"/>
    <w:rsid w:val="00F05FB2"/>
    <w:rsid w:val="00F0601C"/>
    <w:rsid w:val="00F06B49"/>
    <w:rsid w:val="00F070E4"/>
    <w:rsid w:val="00F07967"/>
    <w:rsid w:val="00F07C38"/>
    <w:rsid w:val="00F11C83"/>
    <w:rsid w:val="00F11FF2"/>
    <w:rsid w:val="00F127AA"/>
    <w:rsid w:val="00F12D5B"/>
    <w:rsid w:val="00F136D2"/>
    <w:rsid w:val="00F14871"/>
    <w:rsid w:val="00F169CD"/>
    <w:rsid w:val="00F20B7A"/>
    <w:rsid w:val="00F20B7F"/>
    <w:rsid w:val="00F21B76"/>
    <w:rsid w:val="00F221B8"/>
    <w:rsid w:val="00F22BB0"/>
    <w:rsid w:val="00F23551"/>
    <w:rsid w:val="00F23D23"/>
    <w:rsid w:val="00F24390"/>
    <w:rsid w:val="00F2630C"/>
    <w:rsid w:val="00F268E1"/>
    <w:rsid w:val="00F26CDB"/>
    <w:rsid w:val="00F27189"/>
    <w:rsid w:val="00F301DF"/>
    <w:rsid w:val="00F31119"/>
    <w:rsid w:val="00F31596"/>
    <w:rsid w:val="00F31E99"/>
    <w:rsid w:val="00F31F95"/>
    <w:rsid w:val="00F3211F"/>
    <w:rsid w:val="00F3381A"/>
    <w:rsid w:val="00F33C21"/>
    <w:rsid w:val="00F33E73"/>
    <w:rsid w:val="00F348CE"/>
    <w:rsid w:val="00F3642A"/>
    <w:rsid w:val="00F36A7C"/>
    <w:rsid w:val="00F37160"/>
    <w:rsid w:val="00F375EB"/>
    <w:rsid w:val="00F40801"/>
    <w:rsid w:val="00F41A49"/>
    <w:rsid w:val="00F41A70"/>
    <w:rsid w:val="00F43939"/>
    <w:rsid w:val="00F44637"/>
    <w:rsid w:val="00F44E77"/>
    <w:rsid w:val="00F45B10"/>
    <w:rsid w:val="00F45C65"/>
    <w:rsid w:val="00F477B5"/>
    <w:rsid w:val="00F505AD"/>
    <w:rsid w:val="00F50E81"/>
    <w:rsid w:val="00F5122C"/>
    <w:rsid w:val="00F51757"/>
    <w:rsid w:val="00F520F5"/>
    <w:rsid w:val="00F53BCE"/>
    <w:rsid w:val="00F55AD9"/>
    <w:rsid w:val="00F55FAE"/>
    <w:rsid w:val="00F56A9E"/>
    <w:rsid w:val="00F5709A"/>
    <w:rsid w:val="00F576B4"/>
    <w:rsid w:val="00F57B81"/>
    <w:rsid w:val="00F60883"/>
    <w:rsid w:val="00F60BB9"/>
    <w:rsid w:val="00F61023"/>
    <w:rsid w:val="00F610FC"/>
    <w:rsid w:val="00F61937"/>
    <w:rsid w:val="00F62074"/>
    <w:rsid w:val="00F629F1"/>
    <w:rsid w:val="00F62DEA"/>
    <w:rsid w:val="00F62E07"/>
    <w:rsid w:val="00F63658"/>
    <w:rsid w:val="00F63870"/>
    <w:rsid w:val="00F64867"/>
    <w:rsid w:val="00F65400"/>
    <w:rsid w:val="00F65980"/>
    <w:rsid w:val="00F662AA"/>
    <w:rsid w:val="00F67730"/>
    <w:rsid w:val="00F6787F"/>
    <w:rsid w:val="00F704A9"/>
    <w:rsid w:val="00F70A8B"/>
    <w:rsid w:val="00F7296D"/>
    <w:rsid w:val="00F72C02"/>
    <w:rsid w:val="00F72DEA"/>
    <w:rsid w:val="00F73D5F"/>
    <w:rsid w:val="00F7448F"/>
    <w:rsid w:val="00F748BB"/>
    <w:rsid w:val="00F752BB"/>
    <w:rsid w:val="00F76273"/>
    <w:rsid w:val="00F76BF5"/>
    <w:rsid w:val="00F7705A"/>
    <w:rsid w:val="00F7796F"/>
    <w:rsid w:val="00F77E8E"/>
    <w:rsid w:val="00F80830"/>
    <w:rsid w:val="00F80C0D"/>
    <w:rsid w:val="00F810E2"/>
    <w:rsid w:val="00F8131E"/>
    <w:rsid w:val="00F82AE4"/>
    <w:rsid w:val="00F8492F"/>
    <w:rsid w:val="00F84FF6"/>
    <w:rsid w:val="00F856EF"/>
    <w:rsid w:val="00F8755D"/>
    <w:rsid w:val="00F90720"/>
    <w:rsid w:val="00F90A52"/>
    <w:rsid w:val="00F92BCB"/>
    <w:rsid w:val="00F94D7D"/>
    <w:rsid w:val="00F95123"/>
    <w:rsid w:val="00F95220"/>
    <w:rsid w:val="00F95F34"/>
    <w:rsid w:val="00F95FF0"/>
    <w:rsid w:val="00F97564"/>
    <w:rsid w:val="00F978DC"/>
    <w:rsid w:val="00FA1C1C"/>
    <w:rsid w:val="00FA2A04"/>
    <w:rsid w:val="00FA3441"/>
    <w:rsid w:val="00FA41DB"/>
    <w:rsid w:val="00FA4E48"/>
    <w:rsid w:val="00FA6863"/>
    <w:rsid w:val="00FA7F0A"/>
    <w:rsid w:val="00FB1412"/>
    <w:rsid w:val="00FB2EA1"/>
    <w:rsid w:val="00FB3667"/>
    <w:rsid w:val="00FB4020"/>
    <w:rsid w:val="00FB48A6"/>
    <w:rsid w:val="00FB50FC"/>
    <w:rsid w:val="00FB5280"/>
    <w:rsid w:val="00FB56FD"/>
    <w:rsid w:val="00FB6EEB"/>
    <w:rsid w:val="00FB7091"/>
    <w:rsid w:val="00FB710F"/>
    <w:rsid w:val="00FB71E7"/>
    <w:rsid w:val="00FC1E24"/>
    <w:rsid w:val="00FC1FC1"/>
    <w:rsid w:val="00FC26EE"/>
    <w:rsid w:val="00FC27A3"/>
    <w:rsid w:val="00FC285A"/>
    <w:rsid w:val="00FC39C7"/>
    <w:rsid w:val="00FC3C97"/>
    <w:rsid w:val="00FC3E7D"/>
    <w:rsid w:val="00FC5425"/>
    <w:rsid w:val="00FC5B55"/>
    <w:rsid w:val="00FD08A0"/>
    <w:rsid w:val="00FD1205"/>
    <w:rsid w:val="00FD1435"/>
    <w:rsid w:val="00FD1699"/>
    <w:rsid w:val="00FD1844"/>
    <w:rsid w:val="00FD20AE"/>
    <w:rsid w:val="00FD31D4"/>
    <w:rsid w:val="00FD41EA"/>
    <w:rsid w:val="00FD430B"/>
    <w:rsid w:val="00FD5A9A"/>
    <w:rsid w:val="00FD5B23"/>
    <w:rsid w:val="00FD67AE"/>
    <w:rsid w:val="00FE04F1"/>
    <w:rsid w:val="00FE0F5D"/>
    <w:rsid w:val="00FE1EC3"/>
    <w:rsid w:val="00FE25D5"/>
    <w:rsid w:val="00FE2C8C"/>
    <w:rsid w:val="00FE3478"/>
    <w:rsid w:val="00FE3C1F"/>
    <w:rsid w:val="00FE5193"/>
    <w:rsid w:val="00FE5FEC"/>
    <w:rsid w:val="00FE6897"/>
    <w:rsid w:val="00FE73CF"/>
    <w:rsid w:val="00FF01C7"/>
    <w:rsid w:val="00FF074B"/>
    <w:rsid w:val="00FF2707"/>
    <w:rsid w:val="00FF28E6"/>
    <w:rsid w:val="00FF2C07"/>
    <w:rsid w:val="00FF2EB5"/>
    <w:rsid w:val="00FF30B2"/>
    <w:rsid w:val="00FF3AF5"/>
    <w:rsid w:val="00FF3BFA"/>
    <w:rsid w:val="00FF7557"/>
    <w:rsid w:val="00FF78DD"/>
    <w:rsid w:val="00FF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F7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Гипертекстовая ссылка"/>
    <w:basedOn w:val="DefaultParagraphFont"/>
    <w:uiPriority w:val="99"/>
    <w:rsid w:val="00854F76"/>
    <w:rPr>
      <w:rFonts w:cs="Times New Roman"/>
      <w:b/>
      <w:color w:val="106BBE"/>
    </w:rPr>
  </w:style>
  <w:style w:type="paragraph" w:customStyle="1" w:styleId="ConsNormal">
    <w:name w:val="ConsNormal"/>
    <w:uiPriority w:val="99"/>
    <w:rsid w:val="00A71D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71D4B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71D4B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71D4B"/>
    <w:pPr>
      <w:widowControl w:val="0"/>
      <w:spacing w:line="360" w:lineRule="auto"/>
      <w:ind w:firstLine="56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A4B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57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Arial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25505.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197</Words>
  <Characters>1124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2014-03-19T07:38:00Z</cp:lastPrinted>
  <dcterms:created xsi:type="dcterms:W3CDTF">2014-03-13T11:35:00Z</dcterms:created>
  <dcterms:modified xsi:type="dcterms:W3CDTF">2014-03-25T09:03:00Z</dcterms:modified>
</cp:coreProperties>
</file>